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CA" w:rsidRDefault="00F12DCA" w:rsidP="002C42B7">
      <w:pPr>
        <w:bidi/>
        <w:rPr>
          <w:color w:val="00FFFF"/>
          <w:lang w:bidi="ar-JO"/>
        </w:rPr>
      </w:pPr>
    </w:p>
    <w:tbl>
      <w:tblPr>
        <w:tblpPr w:leftFromText="180" w:rightFromText="180" w:vertAnchor="page" w:horzAnchor="margin" w:tblpXSpec="center" w:tblpY="694"/>
        <w:tblW w:w="1038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/>
      </w:tblPr>
      <w:tblGrid>
        <w:gridCol w:w="4060"/>
        <w:gridCol w:w="3155"/>
        <w:gridCol w:w="3170"/>
      </w:tblGrid>
      <w:tr w:rsidR="00F12DCA" w:rsidRPr="00FF7680">
        <w:trPr>
          <w:trHeight w:val="855"/>
        </w:trPr>
        <w:tc>
          <w:tcPr>
            <w:tcW w:w="4060" w:type="dxa"/>
            <w:vMerge w:val="restart"/>
          </w:tcPr>
          <w:p w:rsidR="00F12DCA" w:rsidRPr="00FF7680" w:rsidRDefault="00F12DCA" w:rsidP="00183B8E">
            <w:pPr>
              <w:jc w:val="right"/>
              <w:rPr>
                <w:sz w:val="14"/>
                <w:szCs w:val="14"/>
                <w:rtl/>
              </w:rPr>
            </w:pPr>
          </w:p>
          <w:p w:rsidR="00F12DCA" w:rsidRDefault="00F12DCA" w:rsidP="009B60B0">
            <w:pPr>
              <w:jc w:val="right"/>
              <w:rPr>
                <w:sz w:val="32"/>
                <w:szCs w:val="32"/>
                <w:rtl/>
                <w:lang w:bidi="ar-JO"/>
              </w:rPr>
            </w:pPr>
            <w:r w:rsidRPr="00FF7680">
              <w:rPr>
                <w:sz w:val="32"/>
                <w:szCs w:val="32"/>
                <w:rtl/>
              </w:rPr>
              <w:t>المادة:</w:t>
            </w:r>
            <w:r>
              <w:rPr>
                <w:sz w:val="32"/>
                <w:szCs w:val="32"/>
                <w:rtl/>
                <w:lang w:bidi="ar-JO"/>
              </w:rPr>
              <w:t xml:space="preserve"> اللغة العربية</w:t>
            </w:r>
          </w:p>
          <w:p w:rsidR="00F12DCA" w:rsidRPr="00921BCF" w:rsidRDefault="00F12DCA" w:rsidP="001D1A4F">
            <w:pPr>
              <w:rPr>
                <w:sz w:val="20"/>
                <w:szCs w:val="20"/>
                <w:rtl/>
              </w:rPr>
            </w:pPr>
          </w:p>
          <w:p w:rsidR="00F12DCA" w:rsidRDefault="00F12DCA" w:rsidP="00D6186B">
            <w:pPr>
              <w:jc w:val="right"/>
              <w:rPr>
                <w:sz w:val="32"/>
                <w:szCs w:val="32"/>
                <w:rtl/>
              </w:rPr>
            </w:pPr>
            <w:r w:rsidRPr="00FF7680">
              <w:rPr>
                <w:sz w:val="32"/>
                <w:szCs w:val="32"/>
                <w:rtl/>
              </w:rPr>
              <w:t>اسم</w:t>
            </w:r>
            <w:r>
              <w:rPr>
                <w:sz w:val="32"/>
                <w:szCs w:val="32"/>
                <w:rtl/>
              </w:rPr>
              <w:t xml:space="preserve"> الطالب :............................</w:t>
            </w:r>
          </w:p>
          <w:p w:rsidR="00F12DCA" w:rsidRPr="00921BCF" w:rsidRDefault="00F12DCA" w:rsidP="00D6186B">
            <w:pPr>
              <w:jc w:val="right"/>
              <w:rPr>
                <w:sz w:val="14"/>
                <w:szCs w:val="14"/>
              </w:rPr>
            </w:pPr>
          </w:p>
          <w:p w:rsidR="00F12DCA" w:rsidRPr="00FF7680" w:rsidRDefault="00F12DCA" w:rsidP="00D6186B">
            <w:pPr>
              <w:rPr>
                <w:sz w:val="12"/>
                <w:szCs w:val="12"/>
                <w:rtl/>
              </w:rPr>
            </w:pPr>
          </w:p>
          <w:p w:rsidR="00F12DCA" w:rsidRDefault="00F12DCA" w:rsidP="00D6186B">
            <w:pPr>
              <w:jc w:val="right"/>
              <w:rPr>
                <w:sz w:val="32"/>
                <w:szCs w:val="32"/>
                <w:rtl/>
              </w:rPr>
            </w:pPr>
            <w:r w:rsidRPr="00FF7680">
              <w:rPr>
                <w:sz w:val="32"/>
                <w:szCs w:val="32"/>
                <w:rtl/>
              </w:rPr>
              <w:t xml:space="preserve">التاريخ :    /     </w:t>
            </w:r>
            <w:r>
              <w:rPr>
                <w:sz w:val="32"/>
                <w:szCs w:val="32"/>
                <w:rtl/>
              </w:rPr>
              <w:t>/</w:t>
            </w:r>
          </w:p>
          <w:p w:rsidR="00F12DCA" w:rsidRPr="00921BCF" w:rsidRDefault="00F12DCA" w:rsidP="00D6186B">
            <w:pPr>
              <w:jc w:val="right"/>
              <w:rPr>
                <w:sz w:val="22"/>
                <w:szCs w:val="22"/>
                <w:lang w:val="en-US"/>
              </w:rPr>
            </w:pPr>
          </w:p>
          <w:p w:rsidR="00F12DCA" w:rsidRPr="00C24817" w:rsidRDefault="00F12DCA" w:rsidP="00C2481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ab/>
              <w:t xml:space="preserve">الصف الأول </w:t>
            </w:r>
            <w:r w:rsidRPr="00FF7680">
              <w:rPr>
                <w:sz w:val="32"/>
                <w:szCs w:val="32"/>
                <w:rtl/>
              </w:rPr>
              <w:t>ا</w:t>
            </w:r>
            <w:r>
              <w:rPr>
                <w:sz w:val="32"/>
                <w:szCs w:val="32"/>
                <w:rtl/>
              </w:rPr>
              <w:t>لشعبة : .......</w:t>
            </w:r>
            <w:r w:rsidRPr="00FF7680">
              <w:rPr>
                <w:sz w:val="32"/>
                <w:szCs w:val="32"/>
                <w:rtl/>
              </w:rPr>
              <w:t>...</w:t>
            </w:r>
          </w:p>
        </w:tc>
        <w:tc>
          <w:tcPr>
            <w:tcW w:w="3155" w:type="dxa"/>
          </w:tcPr>
          <w:p w:rsidR="00F12DCA" w:rsidRPr="00E723DD" w:rsidRDefault="00F12DCA" w:rsidP="00183B8E">
            <w:pPr>
              <w:jc w:val="right"/>
              <w:rPr>
                <w:sz w:val="16"/>
                <w:szCs w:val="16"/>
                <w:rtl/>
              </w:rPr>
            </w:pPr>
          </w:p>
          <w:p w:rsidR="00F12DCA" w:rsidRDefault="00F12DCA" w:rsidP="00E723DD">
            <w:pPr>
              <w:jc w:val="center"/>
              <w:rPr>
                <w:rFonts w:cs="Traditional Arabic"/>
                <w:b/>
                <w:bCs/>
                <w:sz w:val="48"/>
                <w:szCs w:val="48"/>
                <w:rtl/>
                <w:lang w:bidi="ar-JO"/>
              </w:rPr>
            </w:pPr>
            <w:r>
              <w:rPr>
                <w:rFonts w:cs="Traditional Arabic"/>
                <w:b/>
                <w:bCs/>
                <w:sz w:val="48"/>
                <w:szCs w:val="48"/>
                <w:rtl/>
                <w:lang w:bidi="ar-JO"/>
              </w:rPr>
              <w:t>القسم التأسيسي</w:t>
            </w:r>
          </w:p>
          <w:p w:rsidR="00F12DCA" w:rsidRPr="00E723DD" w:rsidRDefault="00F12DCA" w:rsidP="00E723DD">
            <w:pPr>
              <w:jc w:val="center"/>
              <w:rPr>
                <w:rFonts w:cs="Traditional Arabic"/>
                <w:b/>
                <w:bCs/>
                <w:sz w:val="16"/>
                <w:szCs w:val="16"/>
                <w:rtl/>
                <w:lang w:bidi="ar-JO"/>
              </w:rPr>
            </w:pPr>
          </w:p>
          <w:p w:rsidR="00F12DCA" w:rsidRPr="00FF7680" w:rsidRDefault="00F12DCA" w:rsidP="001D1A4F">
            <w:pPr>
              <w:jc w:val="center"/>
              <w:rPr>
                <w:b/>
                <w:bCs/>
                <w:sz w:val="4"/>
                <w:szCs w:val="4"/>
              </w:rPr>
            </w:pPr>
          </w:p>
        </w:tc>
        <w:tc>
          <w:tcPr>
            <w:tcW w:w="3170" w:type="dxa"/>
            <w:vMerge w:val="restart"/>
            <w:vAlign w:val="center"/>
          </w:tcPr>
          <w:p w:rsidR="00F12DCA" w:rsidRPr="00837761" w:rsidRDefault="00F12DCA" w:rsidP="00837761">
            <w:pPr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/>
                <w:b/>
                <w:bCs/>
                <w:sz w:val="32"/>
                <w:szCs w:val="32"/>
                <w:rtl/>
              </w:rPr>
              <w:t>منتديات صقر الجنوب</w:t>
            </w:r>
          </w:p>
        </w:tc>
      </w:tr>
      <w:tr w:rsidR="00F12DCA" w:rsidRPr="00FF7680">
        <w:trPr>
          <w:trHeight w:val="1936"/>
        </w:trPr>
        <w:tc>
          <w:tcPr>
            <w:tcW w:w="4060" w:type="dxa"/>
            <w:vMerge/>
            <w:shd w:val="clear" w:color="auto" w:fill="E6E6E6"/>
          </w:tcPr>
          <w:p w:rsidR="00F12DCA" w:rsidRPr="00FF7680" w:rsidRDefault="00F12DCA" w:rsidP="00183B8E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155" w:type="dxa"/>
          </w:tcPr>
          <w:p w:rsidR="00F12DCA" w:rsidRPr="00FE0F15" w:rsidRDefault="00F12DCA" w:rsidP="00FE0F15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sz w:val="32"/>
                <w:szCs w:val="32"/>
                <w:rtl/>
              </w:rPr>
              <w:t xml:space="preserve"> </w:t>
            </w:r>
          </w:p>
          <w:p w:rsidR="00F12DCA" w:rsidRDefault="00F12DCA" w:rsidP="00FE0F15">
            <w:pPr>
              <w:tabs>
                <w:tab w:val="center" w:pos="1469"/>
                <w:tab w:val="right" w:pos="2939"/>
              </w:tabs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01435C">
              <w:rPr>
                <w:sz w:val="44"/>
                <w:szCs w:val="44"/>
                <w:rtl/>
              </w:rPr>
              <w:t>ورقة عمل</w:t>
            </w:r>
          </w:p>
          <w:p w:rsidR="00F12DCA" w:rsidRPr="00FE0F15" w:rsidRDefault="00F12DCA" w:rsidP="00FE0F15">
            <w:pPr>
              <w:tabs>
                <w:tab w:val="center" w:pos="1469"/>
                <w:tab w:val="right" w:pos="2939"/>
              </w:tabs>
              <w:jc w:val="center"/>
              <w:rPr>
                <w:b/>
                <w:bCs/>
                <w:sz w:val="22"/>
                <w:szCs w:val="22"/>
                <w:rtl/>
                <w:lang w:bidi="ar-JO"/>
              </w:rPr>
            </w:pPr>
          </w:p>
          <w:p w:rsidR="00F12DCA" w:rsidRPr="00FE0F15" w:rsidRDefault="00F12DCA" w:rsidP="005C47B0">
            <w:pPr>
              <w:tabs>
                <w:tab w:val="center" w:pos="1469"/>
                <w:tab w:val="right" w:pos="2939"/>
              </w:tabs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  <w:rtl/>
                <w:lang w:bidi="ar-JO"/>
              </w:rPr>
              <w:t>( بـطـاقـة شـكـر)</w:t>
            </w:r>
          </w:p>
        </w:tc>
        <w:tc>
          <w:tcPr>
            <w:tcW w:w="3170" w:type="dxa"/>
            <w:vMerge/>
            <w:shd w:val="clear" w:color="auto" w:fill="E6E6E6"/>
            <w:vAlign w:val="center"/>
          </w:tcPr>
          <w:p w:rsidR="00F12DCA" w:rsidRPr="00FF7680" w:rsidRDefault="00F12DCA" w:rsidP="00183B8E">
            <w:pPr>
              <w:jc w:val="right"/>
            </w:pPr>
          </w:p>
        </w:tc>
      </w:tr>
    </w:tbl>
    <w:p w:rsidR="00F12DCA" w:rsidRDefault="00F12DCA" w:rsidP="001A011F">
      <w:pPr>
        <w:bidi/>
        <w:rPr>
          <w:color w:val="00FFFF"/>
          <w:rtl/>
          <w:lang w:bidi="ar-JO"/>
        </w:rPr>
      </w:pPr>
    </w:p>
    <w:p w:rsidR="00F12DCA" w:rsidRPr="00FF5B61" w:rsidRDefault="00F12DCA" w:rsidP="001A011F">
      <w:pPr>
        <w:bidi/>
        <w:rPr>
          <w:color w:val="00FFFF"/>
          <w:sz w:val="14"/>
          <w:szCs w:val="14"/>
          <w:rtl/>
          <w:lang w:bidi="ar-JO"/>
        </w:rPr>
      </w:pPr>
    </w:p>
    <w:p w:rsidR="00F12DCA" w:rsidRPr="004F2230" w:rsidRDefault="00F12DCA" w:rsidP="00224C40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 w:rsidRPr="004F2230">
        <w:rPr>
          <w:sz w:val="40"/>
          <w:szCs w:val="40"/>
          <w:rtl/>
          <w:lang w:val="en-US" w:eastAsia="ar-SA" w:bidi="ar-JO"/>
        </w:rPr>
        <w:t xml:space="preserve">السؤال الأول :                                                 </w:t>
      </w:r>
    </w:p>
    <w:p w:rsidR="00F12DCA" w:rsidRDefault="00F12DCA" w:rsidP="005054F2">
      <w:pPr>
        <w:bidi/>
        <w:spacing w:line="360" w:lineRule="auto"/>
        <w:rPr>
          <w:sz w:val="40"/>
          <w:szCs w:val="40"/>
          <w:rtl/>
          <w:lang w:val="en-US" w:eastAsia="ar-SA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7" o:spid="_x0000_s1026" type="#_x0000_t75" style="position:absolute;left:0;text-align:left;margin-left:-18pt;margin-top:24.2pt;width:186.1pt;height:178.5pt;z-index:-251655168;visibility:visible;mso-position-horizontal-relative:margin">
            <v:imagedata r:id="rId7" o:title=""/>
            <w10:wrap anchorx="margin"/>
          </v:shape>
        </w:pict>
      </w:r>
      <w:r>
        <w:rPr>
          <w:noProof/>
          <w:lang w:val="en-US" w:eastAsia="en-US"/>
        </w:rPr>
        <w:pict>
          <v:roundrect id="AutoShape 399" o:spid="_x0000_s1027" style="position:absolute;left:0;text-align:left;margin-left:171pt;margin-top:26pt;width:342pt;height:189.2pt;z-index:251651072;visibility:visible" arcsize="10923f">
            <v:textbox>
              <w:txbxContent>
                <w:p w:rsidR="00F12DCA" w:rsidRDefault="00F12DCA" w:rsidP="00FF5B61">
                  <w:pPr>
                    <w:ind w:right="540"/>
                    <w:jc w:val="right"/>
                    <w:rPr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sz w:val="40"/>
                      <w:szCs w:val="40"/>
                      <w:rtl/>
                      <w:lang w:bidi="ar-JO"/>
                    </w:rPr>
                    <w:t>قـال خـالـدٌ في الْإذاعـة الْـمَـدْرَسـيـة : الـسَّـلام عَـلـيْـكُـمْ .</w:t>
                  </w:r>
                </w:p>
                <w:p w:rsidR="00F12DCA" w:rsidRPr="00090581" w:rsidRDefault="00F12DCA" w:rsidP="00FF5B61">
                  <w:pPr>
                    <w:ind w:right="540"/>
                    <w:jc w:val="right"/>
                    <w:rPr>
                      <w:sz w:val="14"/>
                      <w:szCs w:val="14"/>
                      <w:rtl/>
                      <w:lang w:val="en-US" w:bidi="ar-JO"/>
                    </w:rPr>
                  </w:pPr>
                </w:p>
                <w:p w:rsidR="00F12DCA" w:rsidRPr="00090581" w:rsidRDefault="00F12DCA" w:rsidP="00FD2F29">
                  <w:pPr>
                    <w:ind w:right="540"/>
                    <w:jc w:val="right"/>
                    <w:rPr>
                      <w:sz w:val="40"/>
                      <w:szCs w:val="40"/>
                      <w:rtl/>
                      <w:lang w:bidi="ar-JO"/>
                    </w:rPr>
                  </w:pPr>
                  <w:r w:rsidRPr="00090581">
                    <w:rPr>
                      <w:sz w:val="36"/>
                      <w:szCs w:val="36"/>
                      <w:rtl/>
                      <w:lang w:bidi="ar-JO"/>
                    </w:rPr>
                    <w:t>مُـعَـلِّـمـي الْـعَـزيـز ، مُـعَـلِّـمَـتـي الْـغـالـيـة .</w:t>
                  </w:r>
                </w:p>
                <w:p w:rsidR="00F12DCA" w:rsidRPr="00090581" w:rsidRDefault="00F12DCA" w:rsidP="00FF5B61">
                  <w:pPr>
                    <w:ind w:right="540"/>
                    <w:jc w:val="right"/>
                    <w:rPr>
                      <w:sz w:val="14"/>
                      <w:szCs w:val="14"/>
                      <w:rtl/>
                      <w:lang w:val="en-US" w:bidi="ar-JO"/>
                    </w:rPr>
                  </w:pPr>
                </w:p>
                <w:p w:rsidR="00F12DCA" w:rsidRPr="00090581" w:rsidRDefault="00F12DCA" w:rsidP="006833F5">
                  <w:pPr>
                    <w:ind w:right="540"/>
                    <w:jc w:val="right"/>
                    <w:rPr>
                      <w:sz w:val="40"/>
                      <w:szCs w:val="40"/>
                      <w:rtl/>
                      <w:lang w:bidi="ar-JO"/>
                    </w:rPr>
                  </w:pPr>
                  <w:r w:rsidRPr="00090581">
                    <w:rPr>
                      <w:sz w:val="40"/>
                      <w:szCs w:val="40"/>
                      <w:rtl/>
                      <w:lang w:bidi="ar-JO"/>
                    </w:rPr>
                    <w:t>تَـعَـلَّـمْـنـا الْـقِـراءة وَالْـكـتـابَة وَالْحِـسـاب وَنَـحَـحْـنـا إلى الـصَّـفِّ الـثّـانـي .</w:t>
                  </w:r>
                </w:p>
                <w:p w:rsidR="00F12DCA" w:rsidRPr="00090581" w:rsidRDefault="00F12DCA" w:rsidP="006833F5">
                  <w:pPr>
                    <w:ind w:right="540"/>
                    <w:jc w:val="right"/>
                    <w:rPr>
                      <w:sz w:val="14"/>
                      <w:szCs w:val="14"/>
                      <w:rtl/>
                      <w:lang w:bidi="ar-JO"/>
                    </w:rPr>
                  </w:pPr>
                </w:p>
                <w:p w:rsidR="00F12DCA" w:rsidRPr="00090581" w:rsidRDefault="00F12DCA" w:rsidP="006833F5">
                  <w:pPr>
                    <w:ind w:right="540"/>
                    <w:jc w:val="right"/>
                    <w:rPr>
                      <w:sz w:val="6"/>
                      <w:szCs w:val="6"/>
                      <w:rtl/>
                      <w:lang w:bidi="ar-JO"/>
                    </w:rPr>
                  </w:pPr>
                </w:p>
                <w:p w:rsidR="00F12DCA" w:rsidRPr="00090581" w:rsidRDefault="00F12DCA" w:rsidP="006833F5">
                  <w:pPr>
                    <w:ind w:right="540"/>
                    <w:jc w:val="right"/>
                    <w:rPr>
                      <w:sz w:val="40"/>
                      <w:szCs w:val="40"/>
                      <w:lang w:bidi="ar-JO"/>
                    </w:rPr>
                  </w:pPr>
                  <w:r w:rsidRPr="00090581">
                    <w:rPr>
                      <w:sz w:val="40"/>
                      <w:szCs w:val="40"/>
                      <w:rtl/>
                      <w:lang w:bidi="ar-JO"/>
                    </w:rPr>
                    <w:t xml:space="preserve">شُـكْـرًا لَـكُـمـا . </w:t>
                  </w:r>
                </w:p>
              </w:txbxContent>
            </v:textbox>
          </v:roundrect>
        </w:pict>
      </w:r>
      <w:r>
        <w:rPr>
          <w:sz w:val="40"/>
          <w:szCs w:val="40"/>
          <w:rtl/>
          <w:lang w:val="en-US" w:eastAsia="ar-SA"/>
        </w:rPr>
        <w:t>أقرأ النص الآتي ثم أجب عن الأسئلة التي تليه :</w:t>
      </w:r>
    </w:p>
    <w:p w:rsidR="00F12DCA" w:rsidRDefault="00F12DCA" w:rsidP="00FF5B61">
      <w:pPr>
        <w:bidi/>
        <w:spacing w:line="360" w:lineRule="auto"/>
        <w:rPr>
          <w:sz w:val="40"/>
          <w:szCs w:val="40"/>
          <w:rtl/>
          <w:lang w:val="en-US" w:eastAsia="ar-SA"/>
        </w:rPr>
      </w:pPr>
    </w:p>
    <w:p w:rsidR="00F12DCA" w:rsidRDefault="00F12DCA" w:rsidP="00FF5B61">
      <w:pPr>
        <w:bidi/>
        <w:spacing w:line="360" w:lineRule="auto"/>
        <w:rPr>
          <w:sz w:val="40"/>
          <w:szCs w:val="40"/>
          <w:rtl/>
          <w:lang w:val="en-US" w:eastAsia="ar-SA"/>
        </w:rPr>
      </w:pPr>
    </w:p>
    <w:p w:rsidR="00F12DCA" w:rsidRDefault="00F12DCA" w:rsidP="00FF5B61">
      <w:pPr>
        <w:bidi/>
        <w:spacing w:line="360" w:lineRule="auto"/>
        <w:rPr>
          <w:sz w:val="40"/>
          <w:szCs w:val="40"/>
          <w:rtl/>
          <w:lang w:val="en-US" w:eastAsia="ar-SA"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19.5pt;margin-top:18.95pt;width:120.75pt;height:57.75pt;z-index:251662336;visibility:visible;mso-wrap-distance-top:3.6pt;mso-wrap-distance-bottom:3.6pt" strokecolor="white">
            <v:textbox>
              <w:txbxContent>
                <w:p w:rsidR="00F12DCA" w:rsidRPr="00AE14E9" w:rsidRDefault="00F12DCA" w:rsidP="00AE14E9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JO"/>
                    </w:rPr>
                  </w:pPr>
                  <w:r>
                    <w:rPr>
                      <w:b/>
                      <w:bCs/>
                      <w:sz w:val="56"/>
                      <w:szCs w:val="56"/>
                      <w:rtl/>
                      <w:lang w:bidi="ar-JO"/>
                    </w:rPr>
                    <w:t>شُـكـرًا لـكـم</w:t>
                  </w:r>
                </w:p>
              </w:txbxContent>
            </v:textbox>
            <w10:wrap type="square"/>
          </v:shape>
        </w:pict>
      </w:r>
    </w:p>
    <w:p w:rsidR="00F12DCA" w:rsidRDefault="00F12DCA" w:rsidP="00E72D0B">
      <w:pPr>
        <w:bidi/>
        <w:spacing w:line="360" w:lineRule="auto"/>
        <w:rPr>
          <w:sz w:val="96"/>
          <w:szCs w:val="96"/>
          <w:rtl/>
          <w:lang w:val="en-US" w:eastAsia="ar-SA" w:bidi="ar-JO"/>
        </w:rPr>
      </w:pPr>
    </w:p>
    <w:p w:rsidR="00F12DCA" w:rsidRPr="00090581" w:rsidRDefault="00F12DCA" w:rsidP="00090581">
      <w:pPr>
        <w:bidi/>
        <w:spacing w:line="360" w:lineRule="auto"/>
        <w:rPr>
          <w:sz w:val="10"/>
          <w:szCs w:val="10"/>
          <w:rtl/>
          <w:lang w:val="en-US" w:eastAsia="ar-SA" w:bidi="ar-JO"/>
        </w:rPr>
      </w:pPr>
    </w:p>
    <w:p w:rsidR="00F12DCA" w:rsidRPr="00090581" w:rsidRDefault="00F12DCA" w:rsidP="001C0A04">
      <w:pPr>
        <w:bidi/>
        <w:spacing w:line="360" w:lineRule="auto"/>
        <w:rPr>
          <w:sz w:val="40"/>
          <w:szCs w:val="40"/>
          <w:rtl/>
          <w:lang w:val="en-US" w:eastAsia="ar-SA"/>
        </w:rPr>
      </w:pPr>
      <w:r w:rsidRPr="00090581">
        <w:rPr>
          <w:sz w:val="40"/>
          <w:szCs w:val="40"/>
          <w:rtl/>
          <w:lang w:val="en-US" w:eastAsia="ar-SA"/>
        </w:rPr>
        <w:t>1- إلى من وجه بطاقة الشكر خالدٌ ؟ ........................................... .</w:t>
      </w:r>
    </w:p>
    <w:p w:rsidR="00F12DCA" w:rsidRPr="00090581" w:rsidRDefault="00F12DCA" w:rsidP="001C0A04">
      <w:pPr>
        <w:bidi/>
        <w:spacing w:line="360" w:lineRule="auto"/>
        <w:rPr>
          <w:sz w:val="40"/>
          <w:szCs w:val="40"/>
          <w:rtl/>
          <w:lang w:val="en-US" w:eastAsia="ar-SA"/>
        </w:rPr>
      </w:pPr>
      <w:r w:rsidRPr="00090581">
        <w:rPr>
          <w:sz w:val="40"/>
          <w:szCs w:val="40"/>
          <w:rtl/>
          <w:lang w:val="en-US" w:eastAsia="ar-SA"/>
        </w:rPr>
        <w:t>2- ماذا تعلمنا في المدرسة ؟ .................................................... .</w:t>
      </w:r>
    </w:p>
    <w:p w:rsidR="00F12DCA" w:rsidRPr="00090581" w:rsidRDefault="00F12DCA" w:rsidP="001C0A04">
      <w:pPr>
        <w:bidi/>
        <w:spacing w:line="360" w:lineRule="auto"/>
        <w:rPr>
          <w:sz w:val="40"/>
          <w:szCs w:val="40"/>
          <w:rtl/>
          <w:lang w:val="en-US" w:eastAsia="ar-SA"/>
        </w:rPr>
      </w:pPr>
      <w:r w:rsidRPr="00090581">
        <w:rPr>
          <w:sz w:val="40"/>
          <w:szCs w:val="40"/>
          <w:rtl/>
          <w:lang w:val="en-US" w:eastAsia="ar-SA"/>
        </w:rPr>
        <w:t>3- إلى أي صف نجحنا ؟ ....................................... .</w:t>
      </w:r>
      <w:r w:rsidRPr="00AE14E9">
        <w:rPr>
          <w:rFonts w:eastAsia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12DCA" w:rsidRPr="00090581" w:rsidRDefault="00F12DCA" w:rsidP="004821DA">
      <w:pPr>
        <w:bidi/>
        <w:spacing w:line="360" w:lineRule="auto"/>
        <w:rPr>
          <w:sz w:val="40"/>
          <w:szCs w:val="40"/>
          <w:rtl/>
          <w:lang w:val="en-US" w:eastAsia="ar-SA"/>
        </w:rPr>
      </w:pPr>
      <w:r w:rsidRPr="00090581">
        <w:rPr>
          <w:sz w:val="40"/>
          <w:szCs w:val="40"/>
          <w:rtl/>
          <w:lang w:val="en-US" w:eastAsia="ar-SA"/>
        </w:rPr>
        <w:t>4- أستخرج من النص ما يأتي :</w:t>
      </w:r>
    </w:p>
    <w:p w:rsidR="00F12DCA" w:rsidRPr="00090581" w:rsidRDefault="00F12DCA" w:rsidP="00E9236E">
      <w:pPr>
        <w:bidi/>
        <w:spacing w:line="360" w:lineRule="auto"/>
        <w:rPr>
          <w:sz w:val="40"/>
          <w:szCs w:val="40"/>
          <w:rtl/>
          <w:lang w:val="en-US" w:eastAsia="ar-SA"/>
        </w:rPr>
      </w:pPr>
      <w:r w:rsidRPr="00090581">
        <w:rPr>
          <w:sz w:val="40"/>
          <w:szCs w:val="40"/>
          <w:rtl/>
          <w:lang w:val="en-US" w:eastAsia="ar-SA"/>
        </w:rPr>
        <w:t>أ – كلمة تبدأ بلام قمرية : .............................. .</w:t>
      </w:r>
    </w:p>
    <w:p w:rsidR="00F12DCA" w:rsidRPr="00090581" w:rsidRDefault="00F12DCA" w:rsidP="00090581">
      <w:pPr>
        <w:bidi/>
        <w:spacing w:line="360" w:lineRule="auto"/>
        <w:rPr>
          <w:sz w:val="40"/>
          <w:szCs w:val="40"/>
          <w:rtl/>
          <w:lang w:val="en-US" w:eastAsia="ar-SA"/>
        </w:rPr>
      </w:pPr>
      <w:r>
        <w:rPr>
          <w:sz w:val="40"/>
          <w:szCs w:val="40"/>
          <w:rtl/>
          <w:lang w:val="en-US" w:eastAsia="ar-SA"/>
        </w:rPr>
        <w:t>ب</w:t>
      </w:r>
      <w:r w:rsidRPr="00090581">
        <w:rPr>
          <w:sz w:val="40"/>
          <w:szCs w:val="40"/>
          <w:rtl/>
          <w:lang w:val="en-US" w:eastAsia="ar-SA"/>
        </w:rPr>
        <w:t xml:space="preserve"> – كلمة تبدأ بلام شمسية : .............................. .</w:t>
      </w:r>
    </w:p>
    <w:p w:rsidR="00F12DCA" w:rsidRPr="00090581" w:rsidRDefault="00F12DCA" w:rsidP="00E9236E">
      <w:pPr>
        <w:bidi/>
        <w:spacing w:line="360" w:lineRule="auto"/>
        <w:rPr>
          <w:sz w:val="40"/>
          <w:szCs w:val="40"/>
          <w:rtl/>
          <w:lang w:val="en-US" w:eastAsia="ar-SA"/>
        </w:rPr>
      </w:pPr>
      <w:r>
        <w:rPr>
          <w:sz w:val="40"/>
          <w:szCs w:val="40"/>
          <w:rtl/>
          <w:lang w:val="en-US" w:eastAsia="ar-SA"/>
        </w:rPr>
        <w:t>جـ</w:t>
      </w:r>
      <w:r w:rsidRPr="00090581">
        <w:rPr>
          <w:sz w:val="40"/>
          <w:szCs w:val="40"/>
          <w:rtl/>
          <w:lang w:val="en-US" w:eastAsia="ar-SA"/>
        </w:rPr>
        <w:t xml:space="preserve"> – كلمة تحتوي حرف مشدد : ......................... .</w:t>
      </w:r>
    </w:p>
    <w:p w:rsidR="00F12DCA" w:rsidRPr="00090581" w:rsidRDefault="00F12DCA" w:rsidP="00E9236E">
      <w:pPr>
        <w:bidi/>
        <w:spacing w:line="360" w:lineRule="auto"/>
        <w:rPr>
          <w:sz w:val="40"/>
          <w:szCs w:val="40"/>
          <w:rtl/>
          <w:lang w:val="en-US" w:eastAsia="ar-SA"/>
        </w:rPr>
      </w:pPr>
      <w:r w:rsidRPr="00090581">
        <w:rPr>
          <w:sz w:val="40"/>
          <w:szCs w:val="40"/>
          <w:rtl/>
          <w:lang w:val="en-US" w:eastAsia="ar-SA"/>
        </w:rPr>
        <w:t>د – كلمة تحتوي تنوين قتح : ............................ .</w:t>
      </w:r>
    </w:p>
    <w:p w:rsidR="00F12DCA" w:rsidRPr="00090581" w:rsidRDefault="00F12DCA" w:rsidP="004821DA">
      <w:pPr>
        <w:bidi/>
        <w:spacing w:line="360" w:lineRule="auto"/>
        <w:rPr>
          <w:sz w:val="40"/>
          <w:szCs w:val="40"/>
          <w:rtl/>
          <w:lang w:val="en-US" w:eastAsia="ar-SA"/>
        </w:rPr>
      </w:pPr>
      <w:r w:rsidRPr="00090581">
        <w:rPr>
          <w:sz w:val="40"/>
          <w:szCs w:val="40"/>
          <w:rtl/>
          <w:lang w:val="en-US" w:eastAsia="ar-SA"/>
        </w:rPr>
        <w:t>هـ - حرف جر : .......................... .</w:t>
      </w:r>
    </w:p>
    <w:p w:rsidR="00F12DCA" w:rsidRPr="00090581" w:rsidRDefault="00F12DCA" w:rsidP="00E9236E">
      <w:pPr>
        <w:bidi/>
        <w:spacing w:line="360" w:lineRule="auto"/>
        <w:rPr>
          <w:sz w:val="40"/>
          <w:szCs w:val="40"/>
          <w:rtl/>
          <w:lang w:val="en-US" w:eastAsia="ar-SA"/>
        </w:rPr>
      </w:pPr>
      <w:r w:rsidRPr="00090581">
        <w:rPr>
          <w:sz w:val="40"/>
          <w:szCs w:val="40"/>
          <w:rtl/>
          <w:lang w:val="en-US" w:eastAsia="ar-SA"/>
        </w:rPr>
        <w:t>و- كلمة تحتوي تاء مربوطة منفصلة : .......................... .</w:t>
      </w:r>
    </w:p>
    <w:p w:rsidR="00F12DCA" w:rsidRDefault="00F12DCA" w:rsidP="000400B8">
      <w:pPr>
        <w:bidi/>
        <w:spacing w:line="360" w:lineRule="auto"/>
        <w:rPr>
          <w:sz w:val="20"/>
          <w:szCs w:val="20"/>
          <w:rtl/>
          <w:lang w:val="en-US" w:eastAsia="ar-SA"/>
        </w:rPr>
      </w:pPr>
    </w:p>
    <w:p w:rsidR="00F12DCA" w:rsidRPr="007771DE" w:rsidRDefault="00F12DCA" w:rsidP="00DA7EED">
      <w:pPr>
        <w:bidi/>
        <w:spacing w:line="360" w:lineRule="auto"/>
        <w:rPr>
          <w:sz w:val="12"/>
          <w:szCs w:val="12"/>
          <w:rtl/>
          <w:lang w:val="en-US" w:eastAsia="ar-SA"/>
        </w:rPr>
      </w:pPr>
    </w:p>
    <w:p w:rsidR="00F12DCA" w:rsidRPr="00E31081" w:rsidRDefault="00F12DCA" w:rsidP="00E31081">
      <w:pPr>
        <w:bidi/>
        <w:spacing w:line="360" w:lineRule="auto"/>
        <w:rPr>
          <w:sz w:val="4"/>
          <w:szCs w:val="4"/>
          <w:rtl/>
          <w:lang w:val="en-US" w:eastAsia="ar-SA"/>
        </w:rPr>
      </w:pPr>
    </w:p>
    <w:p w:rsidR="00F12DCA" w:rsidRPr="004F2230" w:rsidRDefault="00F12DCA" w:rsidP="000400B8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 w:rsidRPr="004F2230">
        <w:rPr>
          <w:sz w:val="40"/>
          <w:szCs w:val="40"/>
          <w:rtl/>
          <w:lang w:val="en-US" w:eastAsia="ar-SA"/>
        </w:rPr>
        <w:t xml:space="preserve"> </w:t>
      </w:r>
      <w:r w:rsidRPr="004F2230">
        <w:rPr>
          <w:sz w:val="40"/>
          <w:szCs w:val="40"/>
          <w:rtl/>
          <w:lang w:val="en-US" w:eastAsia="ar-SA" w:bidi="ar-JO"/>
        </w:rPr>
        <w:t xml:space="preserve">السؤال الثاني :                                                 </w:t>
      </w:r>
    </w:p>
    <w:p w:rsidR="00F12DCA" w:rsidRPr="00F027E8" w:rsidRDefault="00F12DCA" w:rsidP="00F027E8">
      <w:pPr>
        <w:bidi/>
        <w:spacing w:line="360" w:lineRule="auto"/>
        <w:rPr>
          <w:sz w:val="40"/>
          <w:szCs w:val="40"/>
          <w:rtl/>
          <w:lang w:val="en-US" w:eastAsia="ar-SA"/>
        </w:rPr>
      </w:pPr>
      <w:bookmarkStart w:id="0" w:name="_GoBack"/>
      <w:r>
        <w:rPr>
          <w:noProof/>
          <w:lang w:val="en-US" w:eastAsia="en-US"/>
        </w:rPr>
        <w:pict>
          <v:shape id="Picture 155" o:spid="_x0000_s1029" type="#_x0000_t75" style="position:absolute;left:0;text-align:left;margin-left:-15.75pt;margin-top:21.45pt;width:538.5pt;height:224.25pt;z-index:-251652096;visibility:visible">
            <v:imagedata r:id="rId8" o:title=""/>
          </v:shape>
        </w:pict>
      </w:r>
      <w:bookmarkEnd w:id="0"/>
      <w:r>
        <w:rPr>
          <w:sz w:val="40"/>
          <w:szCs w:val="40"/>
          <w:rtl/>
          <w:lang w:val="en-US" w:eastAsia="ar-SA"/>
        </w:rPr>
        <w:t xml:space="preserve">أكتب بطاقة شكر إلى </w:t>
      </w:r>
      <w:r>
        <w:rPr>
          <w:rFonts w:eastAsia="Times New Roman"/>
          <w:sz w:val="40"/>
          <w:szCs w:val="40"/>
          <w:lang w:val="en-US" w:eastAsia="ar-SA"/>
        </w:rPr>
        <w:t>:</w:t>
      </w:r>
      <w:r w:rsidRPr="00F027E8">
        <w:rPr>
          <w:rFonts w:eastAsia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12DCA" w:rsidRPr="00F027E8" w:rsidRDefault="00F12DCA" w:rsidP="00F027E8">
      <w:pPr>
        <w:bidi/>
        <w:spacing w:line="360" w:lineRule="auto"/>
        <w:rPr>
          <w:sz w:val="16"/>
          <w:szCs w:val="1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 xml:space="preserve">   </w:t>
      </w:r>
    </w:p>
    <w:p w:rsidR="00F12DCA" w:rsidRDefault="00F12DCA" w:rsidP="00F26BFC">
      <w:pPr>
        <w:bidi/>
        <w:spacing w:line="360" w:lineRule="auto"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 xml:space="preserve">    أمي :......................................................</w:t>
      </w:r>
    </w:p>
    <w:p w:rsidR="00F12DCA" w:rsidRPr="00476996" w:rsidRDefault="00F12DCA" w:rsidP="00F26BFC">
      <w:pPr>
        <w:bidi/>
        <w:spacing w:line="360" w:lineRule="auto"/>
        <w:rPr>
          <w:sz w:val="28"/>
          <w:szCs w:val="28"/>
          <w:rtl/>
          <w:lang w:val="en-US" w:eastAsia="ar-SA"/>
        </w:rPr>
      </w:pPr>
    </w:p>
    <w:p w:rsidR="00F12DCA" w:rsidRPr="00090581" w:rsidRDefault="00F12DCA" w:rsidP="00F26BFC">
      <w:pPr>
        <w:bidi/>
        <w:spacing w:line="360" w:lineRule="auto"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 xml:space="preserve">    مـعـلـمـتي :...............................................</w:t>
      </w:r>
    </w:p>
    <w:p w:rsidR="00F12DCA" w:rsidRDefault="00F12DCA" w:rsidP="00476996">
      <w:pPr>
        <w:bidi/>
        <w:spacing w:line="360" w:lineRule="auto"/>
        <w:rPr>
          <w:sz w:val="44"/>
          <w:szCs w:val="44"/>
          <w:rtl/>
          <w:lang w:val="en-US" w:eastAsia="ar-SA" w:bidi="ar-JO"/>
        </w:rPr>
      </w:pPr>
    </w:p>
    <w:p w:rsidR="00F12DCA" w:rsidRPr="00476996" w:rsidRDefault="00F12DCA" w:rsidP="00F027E8">
      <w:pPr>
        <w:bidi/>
        <w:spacing w:line="360" w:lineRule="auto"/>
        <w:rPr>
          <w:sz w:val="44"/>
          <w:szCs w:val="44"/>
          <w:rtl/>
          <w:lang w:val="en-US" w:eastAsia="ar-SA" w:bidi="ar-JO"/>
        </w:rPr>
      </w:pPr>
    </w:p>
    <w:p w:rsidR="00F12DCA" w:rsidRPr="004F2230" w:rsidRDefault="00F12DCA" w:rsidP="00404FF9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>السؤال الثالث</w:t>
      </w:r>
      <w:r w:rsidRPr="004F2230">
        <w:rPr>
          <w:sz w:val="40"/>
          <w:szCs w:val="40"/>
          <w:rtl/>
          <w:lang w:val="en-US" w:eastAsia="ar-SA" w:bidi="ar-JO"/>
        </w:rPr>
        <w:t xml:space="preserve"> :                                                 </w:t>
      </w:r>
    </w:p>
    <w:p w:rsidR="00F12DCA" w:rsidRDefault="00F12DCA" w:rsidP="00404FF9">
      <w:pPr>
        <w:bidi/>
        <w:spacing w:line="360" w:lineRule="auto"/>
        <w:rPr>
          <w:sz w:val="40"/>
          <w:szCs w:val="40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>أعيد ترتيب الكلمات لتكوين جملة مفيدة :</w:t>
      </w:r>
    </w:p>
    <w:p w:rsidR="00F12DCA" w:rsidRPr="00182488" w:rsidRDefault="00F12DCA" w:rsidP="00DA7EED">
      <w:pPr>
        <w:bidi/>
        <w:spacing w:line="360" w:lineRule="auto"/>
        <w:rPr>
          <w:sz w:val="2"/>
          <w:szCs w:val="2"/>
          <w:rtl/>
          <w:lang w:val="en-US" w:eastAsia="ar-SA" w:bidi="ar-JO"/>
        </w:rPr>
      </w:pPr>
    </w:p>
    <w:p w:rsidR="00F12DCA" w:rsidRPr="00DA7EED" w:rsidRDefault="00F12DCA" w:rsidP="00404FF9">
      <w:pPr>
        <w:bidi/>
        <w:spacing w:line="360" w:lineRule="auto"/>
        <w:jc w:val="center"/>
        <w:rPr>
          <w:b/>
          <w:bCs/>
          <w:sz w:val="56"/>
          <w:szCs w:val="56"/>
          <w:rtl/>
          <w:lang w:val="en-US" w:eastAsia="ar-SA" w:bidi="ar-JO"/>
        </w:rPr>
      </w:pPr>
      <w:r>
        <w:rPr>
          <w:b/>
          <w:bCs/>
          <w:sz w:val="56"/>
          <w:szCs w:val="56"/>
          <w:rtl/>
          <w:lang w:val="en-US" w:eastAsia="ar-SA" w:bidi="ar-JO"/>
        </w:rPr>
        <w:t>تَـعــلَّـمـنـا        وَ الْـحِـسـابَ         الْـقِـراءَة</w:t>
      </w:r>
    </w:p>
    <w:p w:rsidR="00F12DCA" w:rsidRPr="00182488" w:rsidRDefault="00F12DCA" w:rsidP="00404FF9">
      <w:pPr>
        <w:bidi/>
        <w:spacing w:line="360" w:lineRule="auto"/>
        <w:jc w:val="center"/>
        <w:rPr>
          <w:sz w:val="20"/>
          <w:szCs w:val="20"/>
          <w:rtl/>
          <w:lang w:val="en-US" w:eastAsia="ar-SA" w:bidi="ar-JO"/>
        </w:rPr>
      </w:pPr>
    </w:p>
    <w:p w:rsidR="00F12DCA" w:rsidRDefault="00F12DCA" w:rsidP="00404FF9">
      <w:pPr>
        <w:bidi/>
        <w:spacing w:line="360" w:lineRule="auto"/>
        <w:jc w:val="center"/>
        <w:rPr>
          <w:sz w:val="16"/>
          <w:szCs w:val="16"/>
          <w:rtl/>
          <w:lang w:val="en-US" w:eastAsia="ar-SA" w:bidi="ar-JO"/>
        </w:rPr>
      </w:pPr>
      <w:r w:rsidRPr="00404FF9">
        <w:rPr>
          <w:sz w:val="16"/>
          <w:szCs w:val="16"/>
          <w:rtl/>
          <w:lang w:val="en-US" w:eastAsia="ar-SA" w:bidi="ar-JO"/>
        </w:rPr>
        <w:t>ــــــــــ</w:t>
      </w:r>
      <w:r>
        <w:rPr>
          <w:sz w:val="16"/>
          <w:szCs w:val="16"/>
          <w:rtl/>
          <w:lang w:val="en-US" w:eastAsia="ar-SA"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404FF9">
        <w:rPr>
          <w:sz w:val="16"/>
          <w:szCs w:val="16"/>
          <w:rtl/>
          <w:lang w:val="en-US" w:eastAsia="ar-SA" w:bidi="ar-JO"/>
        </w:rPr>
        <w:t>ـــــــــــــــــــــــــــــــ</w:t>
      </w:r>
    </w:p>
    <w:p w:rsidR="00F12DCA" w:rsidRPr="00182488" w:rsidRDefault="00F12DCA" w:rsidP="00E72D0B">
      <w:pPr>
        <w:bidi/>
        <w:spacing w:line="360" w:lineRule="auto"/>
        <w:jc w:val="center"/>
        <w:rPr>
          <w:sz w:val="6"/>
          <w:szCs w:val="6"/>
          <w:rtl/>
          <w:lang w:val="en-US" w:eastAsia="ar-SA" w:bidi="ar-JO"/>
        </w:rPr>
      </w:pPr>
    </w:p>
    <w:p w:rsidR="00F12DCA" w:rsidRDefault="00F12DCA" w:rsidP="00E72D0B">
      <w:pPr>
        <w:bidi/>
        <w:spacing w:line="360" w:lineRule="auto"/>
        <w:jc w:val="center"/>
        <w:rPr>
          <w:sz w:val="16"/>
          <w:szCs w:val="16"/>
          <w:rtl/>
          <w:lang w:val="en-US" w:eastAsia="ar-SA" w:bidi="ar-JO"/>
        </w:rPr>
      </w:pPr>
    </w:p>
    <w:p w:rsidR="00F12DCA" w:rsidRPr="00986888" w:rsidRDefault="00F12DCA" w:rsidP="00E72D0B">
      <w:pPr>
        <w:bidi/>
        <w:spacing w:line="360" w:lineRule="auto"/>
        <w:jc w:val="center"/>
        <w:rPr>
          <w:sz w:val="2"/>
          <w:szCs w:val="2"/>
          <w:rtl/>
          <w:lang w:val="en-US" w:eastAsia="ar-SA" w:bidi="ar-JO"/>
        </w:rPr>
      </w:pPr>
    </w:p>
    <w:p w:rsidR="00F12DCA" w:rsidRDefault="00F12DCA" w:rsidP="00E72D0B">
      <w:pPr>
        <w:bidi/>
        <w:spacing w:line="360" w:lineRule="auto"/>
        <w:jc w:val="center"/>
        <w:rPr>
          <w:b/>
          <w:bCs/>
          <w:sz w:val="56"/>
          <w:szCs w:val="56"/>
          <w:rtl/>
          <w:lang w:val="en-US" w:eastAsia="ar-SA" w:bidi="ar-JO"/>
        </w:rPr>
      </w:pPr>
      <w:r>
        <w:rPr>
          <w:b/>
          <w:bCs/>
          <w:sz w:val="56"/>
          <w:szCs w:val="56"/>
          <w:rtl/>
          <w:lang w:val="en-US" w:eastAsia="ar-SA" w:bidi="ar-JO"/>
        </w:rPr>
        <w:t>إلى      الـصَّـفِّ       نَـجَـحْـنـا       الـثّـانـي</w:t>
      </w:r>
    </w:p>
    <w:p w:rsidR="00F12DCA" w:rsidRPr="00182488" w:rsidRDefault="00F12DCA" w:rsidP="00E72D0B">
      <w:pPr>
        <w:bidi/>
        <w:spacing w:line="360" w:lineRule="auto"/>
        <w:jc w:val="center"/>
        <w:rPr>
          <w:sz w:val="18"/>
          <w:szCs w:val="18"/>
          <w:rtl/>
          <w:lang w:val="en-US" w:eastAsia="ar-SA" w:bidi="ar-JO"/>
        </w:rPr>
      </w:pPr>
    </w:p>
    <w:p w:rsidR="00F12DCA" w:rsidRDefault="00F12DCA" w:rsidP="00D60D95">
      <w:pPr>
        <w:bidi/>
        <w:spacing w:line="360" w:lineRule="auto"/>
        <w:jc w:val="center"/>
        <w:rPr>
          <w:sz w:val="20"/>
          <w:szCs w:val="20"/>
          <w:rtl/>
          <w:lang w:val="en-US" w:eastAsia="ar-SA" w:bidi="ar-JO"/>
        </w:rPr>
      </w:pPr>
      <w:r w:rsidRPr="00E72D0B">
        <w:rPr>
          <w:sz w:val="20"/>
          <w:szCs w:val="20"/>
          <w:rtl/>
          <w:lang w:val="en-US" w:eastAsia="ar-SA" w:bidi="ar-JO"/>
        </w:rPr>
        <w:t>ــــــــــــــــــــــــــــــ</w:t>
      </w:r>
      <w:r>
        <w:rPr>
          <w:sz w:val="20"/>
          <w:szCs w:val="20"/>
          <w:rtl/>
          <w:lang w:val="en-US" w:eastAsia="ar-SA"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E72D0B">
        <w:rPr>
          <w:sz w:val="20"/>
          <w:szCs w:val="20"/>
          <w:rtl/>
          <w:lang w:val="en-US" w:eastAsia="ar-SA" w:bidi="ar-JO"/>
        </w:rPr>
        <w:t>ــــــــــــــــــــــــــــــــــــــــــــــــــــــــــــــ</w:t>
      </w:r>
    </w:p>
    <w:p w:rsidR="00F12DCA" w:rsidRPr="00182488" w:rsidRDefault="00F12DCA" w:rsidP="008D1D2F">
      <w:pPr>
        <w:bidi/>
        <w:spacing w:line="360" w:lineRule="auto"/>
        <w:jc w:val="center"/>
        <w:rPr>
          <w:sz w:val="2"/>
          <w:szCs w:val="2"/>
          <w:rtl/>
          <w:lang w:val="en-US" w:eastAsia="ar-SA" w:bidi="ar-JO"/>
        </w:rPr>
      </w:pPr>
    </w:p>
    <w:p w:rsidR="00F12DCA" w:rsidRPr="00D60D95" w:rsidRDefault="00F12DCA" w:rsidP="00182488">
      <w:pPr>
        <w:bidi/>
        <w:spacing w:line="360" w:lineRule="auto"/>
        <w:rPr>
          <w:sz w:val="20"/>
          <w:szCs w:val="20"/>
          <w:rtl/>
          <w:lang w:val="en-US" w:eastAsia="ar-SA" w:bidi="ar-JO"/>
        </w:rPr>
      </w:pPr>
    </w:p>
    <w:p w:rsidR="00F12DCA" w:rsidRPr="004F2230" w:rsidRDefault="00F12DCA" w:rsidP="00404FF9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>السؤال الرابع</w:t>
      </w:r>
      <w:r w:rsidRPr="004F2230">
        <w:rPr>
          <w:sz w:val="40"/>
          <w:szCs w:val="40"/>
          <w:rtl/>
          <w:lang w:val="en-US" w:eastAsia="ar-SA" w:bidi="ar-JO"/>
        </w:rPr>
        <w:t xml:space="preserve"> :                                                 </w:t>
      </w:r>
    </w:p>
    <w:p w:rsidR="00F12DCA" w:rsidRDefault="00F12DCA" w:rsidP="00404FF9">
      <w:pPr>
        <w:bidi/>
        <w:spacing w:line="360" w:lineRule="auto"/>
        <w:rPr>
          <w:sz w:val="44"/>
          <w:szCs w:val="44"/>
          <w:rtl/>
          <w:lang w:val="en-US" w:eastAsia="ar-SA"/>
        </w:rPr>
      </w:pPr>
      <w:r>
        <w:rPr>
          <w:sz w:val="44"/>
          <w:szCs w:val="44"/>
          <w:rtl/>
          <w:lang w:val="en-US" w:eastAsia="ar-SA"/>
        </w:rPr>
        <w:t>أضع الكلمات الآتية في جملة مفيدة :</w:t>
      </w:r>
    </w:p>
    <w:p w:rsidR="00F12DCA" w:rsidRDefault="00F12DCA" w:rsidP="007771DE">
      <w:pPr>
        <w:bidi/>
        <w:spacing w:line="360" w:lineRule="auto"/>
        <w:rPr>
          <w:b/>
          <w:bCs/>
          <w:sz w:val="56"/>
          <w:szCs w:val="56"/>
          <w:rtl/>
          <w:lang w:val="en-US" w:eastAsia="ar-SA"/>
        </w:rPr>
      </w:pPr>
      <w:r>
        <w:rPr>
          <w:b/>
          <w:bCs/>
          <w:sz w:val="56"/>
          <w:szCs w:val="56"/>
          <w:rtl/>
          <w:lang w:val="en-US" w:eastAsia="ar-SA"/>
        </w:rPr>
        <w:t xml:space="preserve">خـالـد : </w:t>
      </w:r>
      <w:r>
        <w:rPr>
          <w:sz w:val="20"/>
          <w:szCs w:val="20"/>
          <w:rtl/>
          <w:lang w:val="en-US" w:eastAsia="ar-SA"/>
        </w:rPr>
        <w:t>...............................................................................................................................................</w:t>
      </w:r>
      <w:r>
        <w:rPr>
          <w:b/>
          <w:bCs/>
          <w:sz w:val="56"/>
          <w:szCs w:val="56"/>
          <w:rtl/>
          <w:lang w:val="en-US" w:eastAsia="ar-SA"/>
        </w:rPr>
        <w:t xml:space="preserve"> </w:t>
      </w:r>
    </w:p>
    <w:p w:rsidR="00F12DCA" w:rsidRPr="008D1D2F" w:rsidRDefault="00F12DCA" w:rsidP="007771DE">
      <w:pPr>
        <w:bidi/>
        <w:spacing w:line="360" w:lineRule="auto"/>
        <w:rPr>
          <w:b/>
          <w:bCs/>
          <w:sz w:val="14"/>
          <w:szCs w:val="14"/>
          <w:rtl/>
          <w:lang w:val="en-US" w:eastAsia="ar-SA"/>
        </w:rPr>
      </w:pPr>
    </w:p>
    <w:p w:rsidR="00F12DCA" w:rsidRPr="007771DE" w:rsidRDefault="00F12DCA" w:rsidP="007771DE">
      <w:pPr>
        <w:bidi/>
        <w:spacing w:line="360" w:lineRule="auto"/>
        <w:rPr>
          <w:sz w:val="16"/>
          <w:szCs w:val="16"/>
          <w:rtl/>
          <w:lang w:val="en-US" w:eastAsia="ar-SA"/>
        </w:rPr>
      </w:pPr>
      <w:r>
        <w:rPr>
          <w:b/>
          <w:bCs/>
          <w:sz w:val="56"/>
          <w:szCs w:val="56"/>
          <w:rtl/>
          <w:lang w:val="en-US" w:eastAsia="ar-SA"/>
        </w:rPr>
        <w:t xml:space="preserve">نَـجَـحْـنـا : </w:t>
      </w:r>
      <w:r>
        <w:rPr>
          <w:sz w:val="16"/>
          <w:szCs w:val="16"/>
          <w:rtl/>
          <w:lang w:val="en-US" w:eastAsia="ar-SA"/>
        </w:rPr>
        <w:t>..................................................................................................................................................................................</w:t>
      </w:r>
    </w:p>
    <w:p w:rsidR="00F12DCA" w:rsidRPr="008D1D2F" w:rsidRDefault="00F12DCA" w:rsidP="00C47D14">
      <w:pPr>
        <w:bidi/>
        <w:rPr>
          <w:sz w:val="18"/>
          <w:szCs w:val="18"/>
          <w:rtl/>
          <w:lang w:val="en-US" w:eastAsia="ar-SA"/>
        </w:rPr>
      </w:pPr>
    </w:p>
    <w:p w:rsidR="00F12DCA" w:rsidRDefault="00F12DCA" w:rsidP="00E72D0B">
      <w:pPr>
        <w:bidi/>
        <w:rPr>
          <w:sz w:val="16"/>
          <w:szCs w:val="16"/>
          <w:rtl/>
          <w:lang w:val="en-US" w:eastAsia="ar-SA"/>
        </w:rPr>
      </w:pPr>
      <w:r>
        <w:rPr>
          <w:b/>
          <w:bCs/>
          <w:sz w:val="56"/>
          <w:szCs w:val="56"/>
          <w:rtl/>
          <w:lang w:val="en-US" w:eastAsia="ar-SA"/>
        </w:rPr>
        <w:t>مُـعَـلِّـمَـتـي</w:t>
      </w:r>
      <w:r w:rsidRPr="00E72D0B">
        <w:rPr>
          <w:b/>
          <w:bCs/>
          <w:sz w:val="56"/>
          <w:szCs w:val="56"/>
          <w:rtl/>
          <w:lang w:val="en-US" w:eastAsia="ar-SA"/>
        </w:rPr>
        <w:t xml:space="preserve"> </w:t>
      </w:r>
      <w:r>
        <w:rPr>
          <w:b/>
          <w:bCs/>
          <w:sz w:val="56"/>
          <w:szCs w:val="56"/>
          <w:rtl/>
          <w:lang w:val="en-US" w:eastAsia="ar-SA"/>
        </w:rPr>
        <w:t xml:space="preserve">: </w:t>
      </w:r>
      <w:r>
        <w:rPr>
          <w:sz w:val="16"/>
          <w:szCs w:val="16"/>
          <w:rtl/>
          <w:lang w:val="en-US" w:eastAsia="ar-SA"/>
        </w:rPr>
        <w:t>.........................................................................................................................................................................................</w:t>
      </w:r>
    </w:p>
    <w:p w:rsidR="00F12DCA" w:rsidRPr="00986888" w:rsidRDefault="00F12DCA" w:rsidP="00E72D0B">
      <w:pPr>
        <w:bidi/>
        <w:rPr>
          <w:sz w:val="20"/>
          <w:szCs w:val="20"/>
          <w:rtl/>
          <w:lang w:val="en-US" w:eastAsia="ar-SA"/>
        </w:rPr>
      </w:pPr>
    </w:p>
    <w:p w:rsidR="00F12DCA" w:rsidRPr="00182488" w:rsidRDefault="00F12DCA" w:rsidP="00E72D0B">
      <w:pPr>
        <w:bidi/>
        <w:rPr>
          <w:sz w:val="40"/>
          <w:szCs w:val="40"/>
          <w:rtl/>
          <w:lang w:val="en-US" w:eastAsia="ar-SA"/>
        </w:rPr>
      </w:pPr>
    </w:p>
    <w:p w:rsidR="00F12DCA" w:rsidRPr="004F2230" w:rsidRDefault="00F12DCA" w:rsidP="00E72D0B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>السؤال الخامس</w:t>
      </w:r>
      <w:r w:rsidRPr="004F2230">
        <w:rPr>
          <w:sz w:val="40"/>
          <w:szCs w:val="40"/>
          <w:rtl/>
          <w:lang w:val="en-US" w:eastAsia="ar-SA" w:bidi="ar-JO"/>
        </w:rPr>
        <w:t xml:space="preserve"> :                                                 </w:t>
      </w:r>
    </w:p>
    <w:p w:rsidR="00F12DCA" w:rsidRPr="00E72D0B" w:rsidRDefault="00F12DCA" w:rsidP="00E72D0B">
      <w:pPr>
        <w:bidi/>
        <w:rPr>
          <w:sz w:val="40"/>
          <w:szCs w:val="40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>أملأ الفراغ بالكلمة المناسبة :</w:t>
      </w:r>
    </w:p>
    <w:p w:rsidR="00F12DCA" w:rsidRDefault="00F12DCA" w:rsidP="00E72D0B">
      <w:pPr>
        <w:bidi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>مُـعَـلِّـمـي   ..................</w:t>
      </w:r>
    </w:p>
    <w:p w:rsidR="00F12DCA" w:rsidRPr="00130C2E" w:rsidRDefault="00F12DCA" w:rsidP="008D1D2F">
      <w:pPr>
        <w:bidi/>
        <w:rPr>
          <w:sz w:val="28"/>
          <w:szCs w:val="28"/>
          <w:rtl/>
          <w:lang w:val="en-US" w:eastAsia="ar-SA"/>
        </w:rPr>
      </w:pPr>
    </w:p>
    <w:p w:rsidR="00F12DCA" w:rsidRDefault="00F12DCA" w:rsidP="00986888">
      <w:pPr>
        <w:bidi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>الـسـلام   ....................</w:t>
      </w:r>
    </w:p>
    <w:p w:rsidR="00F12DCA" w:rsidRPr="00130C2E" w:rsidRDefault="00F12DCA" w:rsidP="008D1D2F">
      <w:pPr>
        <w:bidi/>
        <w:rPr>
          <w:sz w:val="28"/>
          <w:szCs w:val="28"/>
          <w:rtl/>
          <w:lang w:val="en-US" w:eastAsia="ar-SA"/>
        </w:rPr>
      </w:pPr>
    </w:p>
    <w:p w:rsidR="00F12DCA" w:rsidRDefault="00F12DCA" w:rsidP="00182488">
      <w:pPr>
        <w:bidi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>شُـكْـرًا  .....................</w:t>
      </w:r>
    </w:p>
    <w:p w:rsidR="00F12DCA" w:rsidRPr="00130C2E" w:rsidRDefault="00F12DCA" w:rsidP="00182488">
      <w:pPr>
        <w:bidi/>
        <w:rPr>
          <w:sz w:val="28"/>
          <w:szCs w:val="28"/>
          <w:rtl/>
          <w:lang w:val="en-US" w:eastAsia="ar-SA"/>
        </w:rPr>
      </w:pPr>
    </w:p>
    <w:p w:rsidR="00F12DCA" w:rsidRDefault="00F12DCA" w:rsidP="00986888">
      <w:pPr>
        <w:bidi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>نَـجَـحْـنـا  إلى الـصَّـفِّ ...................</w:t>
      </w:r>
    </w:p>
    <w:p w:rsidR="00F12DCA" w:rsidRPr="00130C2E" w:rsidRDefault="00F12DCA" w:rsidP="00130C2E">
      <w:pPr>
        <w:bidi/>
        <w:rPr>
          <w:sz w:val="28"/>
          <w:szCs w:val="28"/>
          <w:rtl/>
          <w:lang w:val="en-US" w:eastAsia="ar-SA"/>
        </w:rPr>
      </w:pPr>
    </w:p>
    <w:p w:rsidR="00F12DCA" w:rsidRPr="004F2230" w:rsidRDefault="00F12DCA" w:rsidP="00130C2E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>السؤال السادس</w:t>
      </w:r>
      <w:r w:rsidRPr="004F2230">
        <w:rPr>
          <w:sz w:val="40"/>
          <w:szCs w:val="40"/>
          <w:rtl/>
          <w:lang w:val="en-US" w:eastAsia="ar-SA" w:bidi="ar-JO"/>
        </w:rPr>
        <w:t xml:space="preserve"> :                                                 </w:t>
      </w:r>
    </w:p>
    <w:p w:rsidR="00F12DCA" w:rsidRDefault="00F12DCA" w:rsidP="00986888">
      <w:pPr>
        <w:bidi/>
        <w:rPr>
          <w:sz w:val="40"/>
          <w:szCs w:val="40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>أملأ الفراغ بالكلمة المناسبة :</w:t>
      </w:r>
      <w:r w:rsidRPr="00130C2E">
        <w:rPr>
          <w:noProof/>
          <w:sz w:val="40"/>
          <w:szCs w:val="40"/>
          <w:rtl/>
          <w:lang w:val="en-US" w:eastAsia="ko-KR"/>
        </w:rPr>
        <w:t xml:space="preserve"> </w:t>
      </w:r>
    </w:p>
    <w:p w:rsidR="00F12DCA" w:rsidRDefault="00F12DCA" w:rsidP="00130C2E">
      <w:pPr>
        <w:bidi/>
        <w:rPr>
          <w:sz w:val="40"/>
          <w:szCs w:val="40"/>
          <w:rtl/>
          <w:lang w:val="en-US" w:eastAsia="ar-SA" w:bidi="ar-JO"/>
        </w:rPr>
      </w:pPr>
      <w:r>
        <w:rPr>
          <w:noProof/>
          <w:lang w:val="en-US" w:eastAsia="en-US"/>
        </w:rPr>
        <w:pict>
          <v:roundrect id="Rounded Rectangle 507" o:spid="_x0000_s1030" style="position:absolute;left:0;text-align:left;margin-left:63pt;margin-top:11.35pt;width:111pt;height:44.25pt;z-index:251653120;visibility:visible;v-text-anchor:middle" arcsize="10923f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12DCA" w:rsidRPr="00130C2E" w:rsidRDefault="00F12DCA" w:rsidP="00130C2E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JO"/>
                    </w:rPr>
                  </w:pPr>
                  <w:r>
                    <w:rPr>
                      <w:b/>
                      <w:bCs/>
                      <w:sz w:val="56"/>
                      <w:szCs w:val="56"/>
                      <w:rtl/>
                      <w:lang w:bidi="ar-JO"/>
                    </w:rPr>
                    <w:t>الإذاعـة</w:t>
                  </w:r>
                </w:p>
              </w:txbxContent>
            </v:textbox>
          </v:roundrect>
        </w:pict>
      </w:r>
      <w:r>
        <w:rPr>
          <w:noProof/>
          <w:lang w:val="en-US" w:eastAsia="en-US"/>
        </w:rPr>
        <w:pict>
          <v:roundrect id="Rounded Rectangle 508" o:spid="_x0000_s1031" style="position:absolute;left:0;text-align:left;margin-left:214.5pt;margin-top:16.6pt;width:111pt;height:44.25pt;z-index:251654144;visibility:visible;v-text-anchor:middle" arcsize="10923f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12DCA" w:rsidRPr="00130C2E" w:rsidRDefault="00F12DCA" w:rsidP="00130C2E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JO"/>
                    </w:rPr>
                  </w:pPr>
                  <w:r>
                    <w:rPr>
                      <w:b/>
                      <w:bCs/>
                      <w:sz w:val="56"/>
                      <w:szCs w:val="56"/>
                      <w:rtl/>
                      <w:lang w:bidi="ar-JO"/>
                    </w:rPr>
                    <w:t>الـحـسـاب</w:t>
                  </w:r>
                </w:p>
              </w:txbxContent>
            </v:textbox>
          </v:roundrect>
        </w:pict>
      </w:r>
      <w:r>
        <w:rPr>
          <w:noProof/>
          <w:lang w:val="en-US" w:eastAsia="en-US"/>
        </w:rPr>
        <w:pict>
          <v:roundrect id="Rounded Rectangle 505" o:spid="_x0000_s1032" style="position:absolute;left:0;text-align:left;margin-left:370.5pt;margin-top:18.1pt;width:111pt;height:44.25pt;z-index:251652096;visibility:visible;v-text-anchor:middle" arcsize="10923f" fillcolor="#cdddac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12DCA" w:rsidRPr="00130C2E" w:rsidRDefault="00F12DCA" w:rsidP="00130C2E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JO"/>
                    </w:rPr>
                  </w:pPr>
                  <w:r w:rsidRPr="00130C2E">
                    <w:rPr>
                      <w:b/>
                      <w:bCs/>
                      <w:sz w:val="56"/>
                      <w:szCs w:val="56"/>
                      <w:rtl/>
                      <w:lang w:bidi="ar-JO"/>
                    </w:rPr>
                    <w:t>نـجـحـنـا</w:t>
                  </w:r>
                </w:p>
              </w:txbxContent>
            </v:textbox>
          </v:roundrect>
        </w:pict>
      </w:r>
    </w:p>
    <w:p w:rsidR="00F12DCA" w:rsidRDefault="00F12DCA" w:rsidP="00130C2E">
      <w:pPr>
        <w:bidi/>
        <w:rPr>
          <w:noProof/>
          <w:sz w:val="40"/>
          <w:szCs w:val="40"/>
          <w:rtl/>
          <w:lang w:val="en-US" w:eastAsia="ko-KR"/>
        </w:rPr>
      </w:pPr>
    </w:p>
    <w:p w:rsidR="00F12DCA" w:rsidRDefault="00F12DCA" w:rsidP="00130C2E">
      <w:pPr>
        <w:bidi/>
        <w:rPr>
          <w:noProof/>
          <w:sz w:val="40"/>
          <w:szCs w:val="40"/>
          <w:rtl/>
          <w:lang w:val="en-US" w:eastAsia="ko-KR"/>
        </w:rPr>
      </w:pPr>
    </w:p>
    <w:p w:rsidR="00F12DCA" w:rsidRPr="00A35E57" w:rsidRDefault="00F12DCA" w:rsidP="00130C2E">
      <w:pPr>
        <w:bidi/>
        <w:rPr>
          <w:noProof/>
          <w:sz w:val="20"/>
          <w:szCs w:val="20"/>
          <w:rtl/>
          <w:lang w:val="en-US" w:eastAsia="ko-KR"/>
        </w:rPr>
      </w:pPr>
    </w:p>
    <w:p w:rsidR="00F12DCA" w:rsidRDefault="00F12DCA" w:rsidP="00130C2E">
      <w:pPr>
        <w:bidi/>
        <w:rPr>
          <w:noProof/>
          <w:sz w:val="52"/>
          <w:szCs w:val="52"/>
          <w:rtl/>
          <w:lang w:val="en-US" w:eastAsia="ko-KR"/>
        </w:rPr>
      </w:pPr>
      <w:r>
        <w:rPr>
          <w:noProof/>
          <w:sz w:val="52"/>
          <w:szCs w:val="52"/>
          <w:rtl/>
          <w:lang w:val="en-US" w:eastAsia="ko-KR"/>
        </w:rPr>
        <w:t>قـال خـالـد في ................. الـمـدرسـيـة .</w:t>
      </w:r>
    </w:p>
    <w:p w:rsidR="00F12DCA" w:rsidRPr="00A35E57" w:rsidRDefault="00F12DCA" w:rsidP="00130C2E">
      <w:pPr>
        <w:bidi/>
        <w:rPr>
          <w:noProof/>
          <w:rtl/>
          <w:lang w:val="en-US" w:eastAsia="ko-KR"/>
        </w:rPr>
      </w:pPr>
    </w:p>
    <w:p w:rsidR="00F12DCA" w:rsidRDefault="00F12DCA" w:rsidP="00130C2E">
      <w:pPr>
        <w:bidi/>
        <w:rPr>
          <w:noProof/>
          <w:sz w:val="52"/>
          <w:szCs w:val="52"/>
          <w:rtl/>
          <w:lang w:val="en-US" w:eastAsia="ko-KR"/>
        </w:rPr>
      </w:pPr>
      <w:r>
        <w:rPr>
          <w:noProof/>
          <w:sz w:val="52"/>
          <w:szCs w:val="52"/>
          <w:rtl/>
          <w:lang w:val="en-US" w:eastAsia="ko-KR"/>
        </w:rPr>
        <w:t>تـعـلـمـنـا الـقـراءة وَ الكـتـابـة وَ ..................... .</w:t>
      </w:r>
    </w:p>
    <w:p w:rsidR="00F12DCA" w:rsidRPr="00A35E57" w:rsidRDefault="00F12DCA" w:rsidP="00130C2E">
      <w:pPr>
        <w:bidi/>
        <w:rPr>
          <w:noProof/>
          <w:rtl/>
          <w:lang w:val="en-US" w:eastAsia="ko-KR"/>
        </w:rPr>
      </w:pPr>
    </w:p>
    <w:p w:rsidR="00F12DCA" w:rsidRPr="00130C2E" w:rsidRDefault="00F12DCA" w:rsidP="00130C2E">
      <w:pPr>
        <w:bidi/>
        <w:rPr>
          <w:sz w:val="52"/>
          <w:szCs w:val="52"/>
          <w:rtl/>
          <w:lang w:val="en-US" w:eastAsia="ar-SA" w:bidi="ar-JO"/>
        </w:rPr>
      </w:pPr>
      <w:r>
        <w:rPr>
          <w:noProof/>
          <w:sz w:val="52"/>
          <w:szCs w:val="52"/>
          <w:rtl/>
          <w:lang w:val="en-US" w:eastAsia="ko-KR"/>
        </w:rPr>
        <w:t>.................  إلى الـصـف الـثـاني .</w:t>
      </w:r>
    </w:p>
    <w:p w:rsidR="00F12DCA" w:rsidRPr="00A35E57" w:rsidRDefault="00F12DCA" w:rsidP="00986888">
      <w:pPr>
        <w:bidi/>
        <w:rPr>
          <w:sz w:val="36"/>
          <w:szCs w:val="36"/>
          <w:rtl/>
          <w:lang w:val="en-US" w:eastAsia="ar-SA"/>
        </w:rPr>
      </w:pPr>
    </w:p>
    <w:p w:rsidR="00F12DCA" w:rsidRPr="004F2230" w:rsidRDefault="00F12DCA" w:rsidP="00130C2E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>السؤال السابع</w:t>
      </w:r>
      <w:r w:rsidRPr="004F2230">
        <w:rPr>
          <w:sz w:val="40"/>
          <w:szCs w:val="40"/>
          <w:rtl/>
          <w:lang w:val="en-US" w:eastAsia="ar-SA" w:bidi="ar-JO"/>
        </w:rPr>
        <w:t xml:space="preserve"> :                                                 </w:t>
      </w:r>
    </w:p>
    <w:p w:rsidR="00F12DCA" w:rsidRPr="00130C2E" w:rsidRDefault="00F12DCA" w:rsidP="008D1D2F">
      <w:pPr>
        <w:bidi/>
        <w:rPr>
          <w:sz w:val="40"/>
          <w:szCs w:val="40"/>
          <w:rtl/>
          <w:lang w:val="en-US" w:eastAsia="ar-SA" w:bidi="ar-JO"/>
        </w:rPr>
      </w:pPr>
      <w:r>
        <w:rPr>
          <w:sz w:val="40"/>
          <w:szCs w:val="40"/>
          <w:rtl/>
          <w:lang w:val="en-US" w:eastAsia="ar-SA" w:bidi="ar-JO"/>
        </w:rPr>
        <w:t xml:space="preserve">أضف تاء التأنيث الصحيحة ( ة - ـة – ت ) على الكلمات التالية :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1"/>
        <w:gridCol w:w="3211"/>
      </w:tblGrid>
      <w:tr w:rsidR="00F12DCA">
        <w:trPr>
          <w:trHeight w:val="540"/>
          <w:jc w:val="center"/>
        </w:trPr>
        <w:tc>
          <w:tcPr>
            <w:tcW w:w="3211" w:type="dxa"/>
            <w:shd w:val="clear" w:color="auto" w:fill="B8CCE4"/>
          </w:tcPr>
          <w:p w:rsidR="00F12DCA" w:rsidRPr="00574EC9" w:rsidRDefault="00F12DCA" w:rsidP="00574EC9">
            <w:pPr>
              <w:tabs>
                <w:tab w:val="left" w:pos="2974"/>
              </w:tabs>
              <w:bidi/>
              <w:jc w:val="center"/>
              <w:rPr>
                <w:sz w:val="52"/>
                <w:szCs w:val="52"/>
                <w:lang w:val="en-US" w:eastAsia="ar-SA"/>
              </w:rPr>
            </w:pPr>
            <w:r w:rsidRPr="00574EC9">
              <w:rPr>
                <w:sz w:val="52"/>
                <w:szCs w:val="52"/>
                <w:rtl/>
                <w:lang w:val="en-US" w:eastAsia="ar-SA"/>
              </w:rPr>
              <w:t>مـذكر</w:t>
            </w:r>
          </w:p>
        </w:tc>
        <w:tc>
          <w:tcPr>
            <w:tcW w:w="3211" w:type="dxa"/>
            <w:shd w:val="clear" w:color="auto" w:fill="B8CCE4"/>
          </w:tcPr>
          <w:p w:rsidR="00F12DCA" w:rsidRPr="00574EC9" w:rsidRDefault="00F12DCA" w:rsidP="00574EC9">
            <w:pPr>
              <w:bidi/>
              <w:jc w:val="center"/>
              <w:rPr>
                <w:sz w:val="52"/>
                <w:szCs w:val="52"/>
                <w:lang w:val="en-US" w:eastAsia="ar-SA"/>
              </w:rPr>
            </w:pPr>
            <w:r w:rsidRPr="00574EC9">
              <w:rPr>
                <w:sz w:val="52"/>
                <w:szCs w:val="52"/>
                <w:rtl/>
                <w:lang w:val="en-US" w:eastAsia="ar-SA"/>
              </w:rPr>
              <w:t>مؤنث</w:t>
            </w:r>
          </w:p>
        </w:tc>
      </w:tr>
      <w:tr w:rsidR="00F12DCA">
        <w:trPr>
          <w:trHeight w:val="527"/>
          <w:jc w:val="center"/>
        </w:trPr>
        <w:tc>
          <w:tcPr>
            <w:tcW w:w="3211" w:type="dxa"/>
          </w:tcPr>
          <w:p w:rsidR="00F12DCA" w:rsidRPr="00574EC9" w:rsidRDefault="00F12DCA" w:rsidP="00574EC9">
            <w:pPr>
              <w:bidi/>
              <w:jc w:val="center"/>
              <w:rPr>
                <w:sz w:val="52"/>
                <w:szCs w:val="52"/>
                <w:lang w:val="en-US" w:eastAsia="ar-SA"/>
              </w:rPr>
            </w:pPr>
            <w:r w:rsidRPr="00574EC9">
              <w:rPr>
                <w:sz w:val="52"/>
                <w:szCs w:val="52"/>
                <w:rtl/>
                <w:lang w:val="en-US" w:eastAsia="ar-SA"/>
              </w:rPr>
              <w:t>مـعـلـم</w:t>
            </w:r>
          </w:p>
        </w:tc>
        <w:tc>
          <w:tcPr>
            <w:tcW w:w="3211" w:type="dxa"/>
          </w:tcPr>
          <w:p w:rsidR="00F12DCA" w:rsidRPr="00574EC9" w:rsidRDefault="00F12DCA" w:rsidP="00574EC9">
            <w:pPr>
              <w:bidi/>
              <w:rPr>
                <w:sz w:val="52"/>
                <w:szCs w:val="52"/>
                <w:lang w:val="en-US" w:eastAsia="ar-SA"/>
              </w:rPr>
            </w:pPr>
          </w:p>
        </w:tc>
      </w:tr>
      <w:tr w:rsidR="00F12DCA">
        <w:trPr>
          <w:trHeight w:val="540"/>
          <w:jc w:val="center"/>
        </w:trPr>
        <w:tc>
          <w:tcPr>
            <w:tcW w:w="3211" w:type="dxa"/>
          </w:tcPr>
          <w:p w:rsidR="00F12DCA" w:rsidRPr="00574EC9" w:rsidRDefault="00F12DCA" w:rsidP="00574EC9">
            <w:pPr>
              <w:bidi/>
              <w:jc w:val="center"/>
              <w:rPr>
                <w:sz w:val="52"/>
                <w:szCs w:val="52"/>
                <w:lang w:val="en-US" w:eastAsia="ar-SA"/>
              </w:rPr>
            </w:pPr>
            <w:r w:rsidRPr="00574EC9">
              <w:rPr>
                <w:sz w:val="52"/>
                <w:szCs w:val="52"/>
                <w:rtl/>
                <w:lang w:val="en-US" w:eastAsia="ar-SA"/>
              </w:rPr>
              <w:t>طـبـيـب</w:t>
            </w:r>
          </w:p>
        </w:tc>
        <w:tc>
          <w:tcPr>
            <w:tcW w:w="3211" w:type="dxa"/>
          </w:tcPr>
          <w:p w:rsidR="00F12DCA" w:rsidRPr="00574EC9" w:rsidRDefault="00F12DCA" w:rsidP="00574EC9">
            <w:pPr>
              <w:bidi/>
              <w:rPr>
                <w:sz w:val="52"/>
                <w:szCs w:val="52"/>
                <w:lang w:val="en-US" w:eastAsia="ar-SA"/>
              </w:rPr>
            </w:pPr>
          </w:p>
        </w:tc>
      </w:tr>
      <w:tr w:rsidR="00F12DCA">
        <w:trPr>
          <w:trHeight w:val="527"/>
          <w:jc w:val="center"/>
        </w:trPr>
        <w:tc>
          <w:tcPr>
            <w:tcW w:w="3211" w:type="dxa"/>
          </w:tcPr>
          <w:p w:rsidR="00F12DCA" w:rsidRPr="00574EC9" w:rsidRDefault="00F12DCA" w:rsidP="00574EC9">
            <w:pPr>
              <w:bidi/>
              <w:jc w:val="center"/>
              <w:rPr>
                <w:sz w:val="52"/>
                <w:szCs w:val="52"/>
                <w:lang w:val="en-US" w:eastAsia="ar-SA"/>
              </w:rPr>
            </w:pPr>
            <w:r w:rsidRPr="00574EC9">
              <w:rPr>
                <w:sz w:val="52"/>
                <w:szCs w:val="52"/>
                <w:rtl/>
                <w:lang w:val="en-US" w:eastAsia="ar-SA"/>
              </w:rPr>
              <w:t>طـالـب</w:t>
            </w:r>
          </w:p>
        </w:tc>
        <w:tc>
          <w:tcPr>
            <w:tcW w:w="3211" w:type="dxa"/>
          </w:tcPr>
          <w:p w:rsidR="00F12DCA" w:rsidRPr="00574EC9" w:rsidRDefault="00F12DCA" w:rsidP="00574EC9">
            <w:pPr>
              <w:bidi/>
              <w:rPr>
                <w:sz w:val="52"/>
                <w:szCs w:val="52"/>
                <w:lang w:val="en-US" w:eastAsia="ar-SA"/>
              </w:rPr>
            </w:pPr>
          </w:p>
        </w:tc>
      </w:tr>
      <w:tr w:rsidR="00F12DCA">
        <w:trPr>
          <w:trHeight w:val="540"/>
          <w:jc w:val="center"/>
        </w:trPr>
        <w:tc>
          <w:tcPr>
            <w:tcW w:w="3211" w:type="dxa"/>
          </w:tcPr>
          <w:p w:rsidR="00F12DCA" w:rsidRPr="00574EC9" w:rsidRDefault="00F12DCA" w:rsidP="00574EC9">
            <w:pPr>
              <w:bidi/>
              <w:jc w:val="center"/>
              <w:rPr>
                <w:sz w:val="52"/>
                <w:szCs w:val="52"/>
                <w:lang w:val="en-US" w:eastAsia="ar-SA"/>
              </w:rPr>
            </w:pPr>
            <w:r w:rsidRPr="00574EC9">
              <w:rPr>
                <w:sz w:val="52"/>
                <w:szCs w:val="52"/>
                <w:rtl/>
                <w:lang w:val="en-US" w:eastAsia="ar-SA"/>
              </w:rPr>
              <w:t>عـامـل</w:t>
            </w:r>
          </w:p>
        </w:tc>
        <w:tc>
          <w:tcPr>
            <w:tcW w:w="3211" w:type="dxa"/>
          </w:tcPr>
          <w:p w:rsidR="00F12DCA" w:rsidRPr="00574EC9" w:rsidRDefault="00F12DCA" w:rsidP="00574EC9">
            <w:pPr>
              <w:bidi/>
              <w:rPr>
                <w:sz w:val="52"/>
                <w:szCs w:val="52"/>
                <w:lang w:val="en-US" w:eastAsia="ar-SA"/>
              </w:rPr>
            </w:pPr>
          </w:p>
        </w:tc>
      </w:tr>
      <w:tr w:rsidR="00F12DCA">
        <w:trPr>
          <w:trHeight w:val="527"/>
          <w:jc w:val="center"/>
        </w:trPr>
        <w:tc>
          <w:tcPr>
            <w:tcW w:w="3211" w:type="dxa"/>
          </w:tcPr>
          <w:p w:rsidR="00F12DCA" w:rsidRPr="00574EC9" w:rsidRDefault="00F12DCA" w:rsidP="00574EC9">
            <w:pPr>
              <w:bidi/>
              <w:jc w:val="center"/>
              <w:rPr>
                <w:sz w:val="52"/>
                <w:szCs w:val="52"/>
                <w:lang w:val="en-US" w:eastAsia="ar-SA"/>
              </w:rPr>
            </w:pPr>
            <w:r w:rsidRPr="00574EC9">
              <w:rPr>
                <w:sz w:val="52"/>
                <w:szCs w:val="52"/>
                <w:rtl/>
                <w:lang w:val="en-US" w:eastAsia="ar-SA"/>
              </w:rPr>
              <w:t>جـنـدي</w:t>
            </w:r>
          </w:p>
        </w:tc>
        <w:tc>
          <w:tcPr>
            <w:tcW w:w="3211" w:type="dxa"/>
          </w:tcPr>
          <w:p w:rsidR="00F12DCA" w:rsidRPr="00574EC9" w:rsidRDefault="00F12DCA" w:rsidP="00574EC9">
            <w:pPr>
              <w:bidi/>
              <w:rPr>
                <w:sz w:val="52"/>
                <w:szCs w:val="52"/>
                <w:lang w:val="en-US" w:eastAsia="ar-SA"/>
              </w:rPr>
            </w:pPr>
          </w:p>
        </w:tc>
      </w:tr>
    </w:tbl>
    <w:p w:rsidR="00F12DCA" w:rsidRPr="007D7DA7" w:rsidRDefault="00F12DCA" w:rsidP="007D7DA7">
      <w:pPr>
        <w:bidi/>
        <w:rPr>
          <w:sz w:val="56"/>
          <w:szCs w:val="56"/>
          <w:rtl/>
          <w:lang w:val="en-US" w:eastAsia="ar-SA"/>
        </w:rPr>
      </w:pPr>
    </w:p>
    <w:p w:rsidR="00F12DCA" w:rsidRPr="004F2230" w:rsidRDefault="00F12DCA" w:rsidP="00877257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 w:rsidRPr="004F2230">
        <w:rPr>
          <w:sz w:val="40"/>
          <w:szCs w:val="40"/>
          <w:rtl/>
          <w:lang w:val="en-US" w:eastAsia="ar-SA" w:bidi="ar-JO"/>
        </w:rPr>
        <w:t>السؤال ا</w:t>
      </w:r>
      <w:r>
        <w:rPr>
          <w:sz w:val="40"/>
          <w:szCs w:val="40"/>
          <w:rtl/>
          <w:lang w:val="en-US" w:eastAsia="ar-SA" w:bidi="ar-JO"/>
        </w:rPr>
        <w:t>لثامن</w:t>
      </w:r>
      <w:r w:rsidRPr="004F2230">
        <w:rPr>
          <w:sz w:val="40"/>
          <w:szCs w:val="40"/>
          <w:rtl/>
          <w:lang w:val="en-US" w:eastAsia="ar-SA" w:bidi="ar-JO"/>
        </w:rPr>
        <w:t xml:space="preserve">:                                                 </w:t>
      </w:r>
    </w:p>
    <w:p w:rsidR="00F12DCA" w:rsidRDefault="00F12DCA" w:rsidP="007D08BE">
      <w:pPr>
        <w:bidi/>
        <w:rPr>
          <w:sz w:val="40"/>
          <w:szCs w:val="40"/>
          <w:rtl/>
          <w:lang w:val="en-US" w:eastAsia="ar-SA"/>
        </w:rPr>
      </w:pPr>
      <w:r>
        <w:rPr>
          <w:sz w:val="40"/>
          <w:szCs w:val="40"/>
          <w:rtl/>
          <w:lang w:val="en-US" w:eastAsia="ar-SA"/>
        </w:rPr>
        <w:t>أضع الكلمة المناسبة في الفراغ :</w:t>
      </w:r>
    </w:p>
    <w:p w:rsidR="00F12DCA" w:rsidRDefault="00F12DCA" w:rsidP="007D7DA7">
      <w:pPr>
        <w:bidi/>
        <w:rPr>
          <w:sz w:val="40"/>
          <w:szCs w:val="40"/>
          <w:rtl/>
          <w:lang w:val="en-US" w:eastAsia="ar-SA"/>
        </w:rPr>
      </w:pPr>
      <w:r>
        <w:rPr>
          <w:noProof/>
          <w:lang w:val="en-US" w:eastAsia="en-US"/>
        </w:rPr>
        <w:pict>
          <v:oval id="Oval 138" o:spid="_x0000_s1033" style="position:absolute;left:0;text-align:left;margin-left:33.75pt;margin-top:8.55pt;width:79.5pt;height:60pt;z-index:251658240;visibility:visible;v-text-anchor:middle" fillcolor="window" strokeweight="2pt">
            <v:textbox>
              <w:txbxContent>
                <w:p w:rsidR="00F12DCA" w:rsidRPr="00C155C7" w:rsidRDefault="00F12DCA" w:rsidP="00C155C7">
                  <w:pPr>
                    <w:jc w:val="center"/>
                    <w:rPr>
                      <w:sz w:val="52"/>
                      <w:szCs w:val="52"/>
                      <w:lang w:bidi="ar-JO"/>
                    </w:rPr>
                  </w:pPr>
                  <w:r>
                    <w:rPr>
                      <w:sz w:val="52"/>
                      <w:szCs w:val="52"/>
                      <w:rtl/>
                      <w:lang w:bidi="ar-JO"/>
                    </w:rPr>
                    <w:t>تحت</w:t>
                  </w:r>
                </w:p>
              </w:txbxContent>
            </v:textbox>
          </v:oval>
        </w:pict>
      </w:r>
      <w:r>
        <w:rPr>
          <w:noProof/>
          <w:lang w:val="en-US" w:eastAsia="en-US"/>
        </w:rPr>
        <w:pict>
          <v:oval id="Oval 136" o:spid="_x0000_s1034" style="position:absolute;left:0;text-align:left;margin-left:162.75pt;margin-top:7.05pt;width:79.5pt;height:60pt;z-index:251657216;visibility:visible;v-text-anchor:middle" fillcolor="window" strokeweight="2pt">
            <v:textbox>
              <w:txbxContent>
                <w:p w:rsidR="00F12DCA" w:rsidRPr="00C155C7" w:rsidRDefault="00F12DCA" w:rsidP="00C155C7">
                  <w:pPr>
                    <w:jc w:val="center"/>
                    <w:rPr>
                      <w:sz w:val="52"/>
                      <w:szCs w:val="52"/>
                      <w:lang w:bidi="ar-JO"/>
                    </w:rPr>
                  </w:pPr>
                  <w:r>
                    <w:rPr>
                      <w:sz w:val="52"/>
                      <w:szCs w:val="52"/>
                      <w:rtl/>
                      <w:lang w:bidi="ar-JO"/>
                    </w:rPr>
                    <w:t>فوق</w:t>
                  </w:r>
                </w:p>
              </w:txbxContent>
            </v:textbox>
          </v:oval>
        </w:pict>
      </w:r>
      <w:r>
        <w:rPr>
          <w:noProof/>
          <w:lang w:val="en-US" w:eastAsia="en-US"/>
        </w:rPr>
        <w:pict>
          <v:oval id="Oval 135" o:spid="_x0000_s1035" style="position:absolute;left:0;text-align:left;margin-left:296.25pt;margin-top:10.05pt;width:81.75pt;height:60pt;z-index:251656192;visibility:visible;v-text-anchor:middle" fillcolor="window" strokeweight="2pt">
            <v:textbox>
              <w:txbxContent>
                <w:p w:rsidR="00F12DCA" w:rsidRPr="00C155C7" w:rsidRDefault="00F12DCA" w:rsidP="00C155C7">
                  <w:pPr>
                    <w:jc w:val="center"/>
                    <w:rPr>
                      <w:sz w:val="52"/>
                      <w:szCs w:val="52"/>
                      <w:lang w:bidi="ar-JO"/>
                    </w:rPr>
                  </w:pPr>
                  <w:r>
                    <w:rPr>
                      <w:sz w:val="52"/>
                      <w:szCs w:val="52"/>
                      <w:rtl/>
                      <w:lang w:bidi="ar-JO"/>
                    </w:rPr>
                    <w:t>خلف</w:t>
                  </w:r>
                </w:p>
              </w:txbxContent>
            </v:textbox>
          </v:oval>
        </w:pict>
      </w:r>
      <w:r>
        <w:rPr>
          <w:noProof/>
          <w:lang w:val="en-US" w:eastAsia="en-US"/>
        </w:rPr>
        <w:pict>
          <v:oval id="Oval 133" o:spid="_x0000_s1036" style="position:absolute;left:0;text-align:left;margin-left:67.8pt;margin-top:11.55pt;width:79.5pt;height:61.5pt;z-index:251655168;visibility:visible;mso-position-horizontal:right;mso-position-horizontal-relative:margin;v-text-anchor:middle" strokeweight="2pt">
            <v:textbox>
              <w:txbxContent>
                <w:p w:rsidR="00F12DCA" w:rsidRPr="00C155C7" w:rsidRDefault="00F12DCA" w:rsidP="00C155C7">
                  <w:pPr>
                    <w:jc w:val="center"/>
                    <w:rPr>
                      <w:sz w:val="52"/>
                      <w:szCs w:val="52"/>
                      <w:lang w:bidi="ar-JO"/>
                    </w:rPr>
                  </w:pPr>
                  <w:r>
                    <w:rPr>
                      <w:sz w:val="52"/>
                      <w:szCs w:val="52"/>
                      <w:rtl/>
                      <w:lang w:bidi="ar-JO"/>
                    </w:rPr>
                    <w:t>أمام</w:t>
                  </w:r>
                </w:p>
              </w:txbxContent>
            </v:textbox>
            <w10:wrap anchorx="margin"/>
          </v:oval>
        </w:pict>
      </w:r>
    </w:p>
    <w:p w:rsidR="00F12DCA" w:rsidRDefault="00F12DCA" w:rsidP="007D7DA7">
      <w:pPr>
        <w:bidi/>
        <w:rPr>
          <w:sz w:val="40"/>
          <w:szCs w:val="40"/>
          <w:rtl/>
          <w:lang w:val="en-US" w:eastAsia="ar-SA"/>
        </w:rPr>
      </w:pPr>
    </w:p>
    <w:p w:rsidR="00F12DCA" w:rsidRDefault="00F12DCA" w:rsidP="00E54D40">
      <w:pPr>
        <w:bidi/>
        <w:rPr>
          <w:sz w:val="40"/>
          <w:szCs w:val="40"/>
          <w:rtl/>
          <w:lang w:val="en-US" w:eastAsia="ar-SA"/>
        </w:rPr>
      </w:pPr>
    </w:p>
    <w:p w:rsidR="00F12DCA" w:rsidRDefault="00F12DCA" w:rsidP="00E54D40">
      <w:pPr>
        <w:bidi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>1- وقف الْـعـصْـفـور ............... الـشـجـرة .</w:t>
      </w:r>
      <w:r w:rsidRPr="00E54D40">
        <w:rPr>
          <w:rFonts w:eastAsia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574EC9">
        <w:rPr>
          <w:rFonts w:eastAsia="Times New Roman"/>
          <w:noProof/>
          <w:sz w:val="56"/>
          <w:szCs w:val="56"/>
          <w:lang w:val="en-US" w:eastAsia="en-US"/>
        </w:rPr>
        <w:pict>
          <v:shape id="Picture 149" o:spid="_x0000_i1025" type="#_x0000_t75" style="width:51pt;height:63pt;visibility:visible">
            <v:imagedata r:id="rId9" o:title=""/>
          </v:shape>
        </w:pict>
      </w:r>
    </w:p>
    <w:p w:rsidR="00F12DCA" w:rsidRPr="00DE7826" w:rsidRDefault="00F12DCA" w:rsidP="00C155C7">
      <w:pPr>
        <w:bidi/>
        <w:rPr>
          <w:sz w:val="28"/>
          <w:szCs w:val="28"/>
          <w:rtl/>
          <w:lang w:val="en-US" w:eastAsia="ar-SA"/>
        </w:rPr>
      </w:pPr>
    </w:p>
    <w:p w:rsidR="00F12DCA" w:rsidRDefault="00F12DCA" w:rsidP="00C155C7">
      <w:pPr>
        <w:bidi/>
        <w:rPr>
          <w:sz w:val="56"/>
          <w:szCs w:val="56"/>
          <w:rtl/>
          <w:lang w:val="en-US" w:eastAsia="ar-SA"/>
        </w:rPr>
      </w:pPr>
      <w:r>
        <w:rPr>
          <w:noProof/>
          <w:lang w:val="en-US" w:eastAsia="en-US"/>
        </w:rPr>
        <w:pict>
          <v:shape id="Picture 151" o:spid="_x0000_s1037" type="#_x0000_t75" style="position:absolute;left:0;text-align:left;margin-left:54.75pt;margin-top:22.6pt;width:28pt;height:36.75pt;z-index:251663360;visibility:visible">
            <v:imagedata r:id="rId10" o:title=""/>
          </v:shape>
        </w:pict>
      </w:r>
      <w:r>
        <w:rPr>
          <w:sz w:val="56"/>
          <w:szCs w:val="56"/>
          <w:rtl/>
          <w:lang w:val="en-US" w:eastAsia="ar-SA"/>
        </w:rPr>
        <w:t>2- جـلـسـت الـقـطـة ................. الـطـاولـة .</w:t>
      </w:r>
      <w:r w:rsidRPr="00E54D40">
        <w:rPr>
          <w:rFonts w:eastAsia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574EC9">
        <w:rPr>
          <w:rFonts w:eastAsia="Times New Roman"/>
          <w:noProof/>
          <w:sz w:val="56"/>
          <w:szCs w:val="56"/>
          <w:lang w:val="en-US" w:eastAsia="en-US"/>
        </w:rPr>
        <w:pict>
          <v:shape id="Picture 150" o:spid="_x0000_i1026" type="#_x0000_t75" style="width:101.25pt;height:54pt;visibility:visible">
            <v:imagedata r:id="rId11" o:title=""/>
          </v:shape>
        </w:pict>
      </w:r>
    </w:p>
    <w:p w:rsidR="00F12DCA" w:rsidRPr="00DE7826" w:rsidRDefault="00F12DCA" w:rsidP="00C155C7">
      <w:pPr>
        <w:bidi/>
        <w:rPr>
          <w:sz w:val="28"/>
          <w:szCs w:val="28"/>
          <w:rtl/>
          <w:lang w:val="en-US" w:eastAsia="ar-SA"/>
        </w:rPr>
      </w:pPr>
    </w:p>
    <w:p w:rsidR="00F12DCA" w:rsidRDefault="00F12DCA" w:rsidP="00C155C7">
      <w:pPr>
        <w:bidi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 xml:space="preserve">3- وقف أحمد .................. الـتـلـفـاز . </w:t>
      </w:r>
      <w:r w:rsidRPr="00E54D40">
        <w:rPr>
          <w:rFonts w:eastAsia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574EC9">
        <w:rPr>
          <w:rFonts w:eastAsia="Times New Roman"/>
          <w:noProof/>
          <w:sz w:val="56"/>
          <w:szCs w:val="56"/>
          <w:lang w:val="en-US" w:eastAsia="en-US"/>
        </w:rPr>
        <w:pict>
          <v:shape id="Picture 152" o:spid="_x0000_i1027" type="#_x0000_t75" style="width:71.25pt;height:49.5pt;visibility:visible">
            <v:imagedata r:id="rId12" o:title=""/>
          </v:shape>
        </w:pict>
      </w:r>
    </w:p>
    <w:p w:rsidR="00F12DCA" w:rsidRPr="00DE7826" w:rsidRDefault="00F12DCA" w:rsidP="00DE7826">
      <w:pPr>
        <w:bidi/>
        <w:rPr>
          <w:sz w:val="28"/>
          <w:szCs w:val="28"/>
          <w:rtl/>
          <w:lang w:val="en-US" w:eastAsia="ar-SA"/>
        </w:rPr>
      </w:pPr>
    </w:p>
    <w:p w:rsidR="00F12DCA" w:rsidRPr="00DE7826" w:rsidRDefault="00F12DCA" w:rsidP="006F7BC3">
      <w:pPr>
        <w:bidi/>
        <w:rPr>
          <w:sz w:val="56"/>
          <w:szCs w:val="56"/>
          <w:rtl/>
          <w:lang w:val="en-US" w:eastAsia="ar-SA"/>
        </w:rPr>
      </w:pPr>
      <w:r>
        <w:rPr>
          <w:sz w:val="56"/>
          <w:szCs w:val="56"/>
          <w:rtl/>
          <w:lang w:val="en-US" w:eastAsia="ar-SA"/>
        </w:rPr>
        <w:t xml:space="preserve">4- صـلى الرِّجـال .................. الإمـام . </w:t>
      </w:r>
      <w:r w:rsidRPr="006F7BC3">
        <w:rPr>
          <w:rFonts w:eastAsia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574EC9">
        <w:rPr>
          <w:rFonts w:eastAsia="Times New Roman"/>
          <w:noProof/>
          <w:sz w:val="56"/>
          <w:szCs w:val="56"/>
          <w:lang w:val="en-US" w:eastAsia="en-US"/>
        </w:rPr>
        <w:pict>
          <v:shape id="Picture 153" o:spid="_x0000_i1028" type="#_x0000_t75" style="width:120pt;height:50.25pt;visibility:visible">
            <v:imagedata r:id="rId13" o:title=""/>
          </v:shape>
        </w:pict>
      </w:r>
    </w:p>
    <w:p w:rsidR="00F12DCA" w:rsidRDefault="00F12DCA" w:rsidP="007D08BE">
      <w:pPr>
        <w:bidi/>
        <w:rPr>
          <w:rtl/>
          <w:lang w:val="en-US" w:eastAsia="ar-SA"/>
        </w:rPr>
      </w:pPr>
    </w:p>
    <w:p w:rsidR="00F12DCA" w:rsidRPr="004F2230" w:rsidRDefault="00F12DCA" w:rsidP="007D08BE">
      <w:pPr>
        <w:shd w:val="clear" w:color="auto" w:fill="D9D9D9"/>
        <w:bidi/>
        <w:spacing w:line="360" w:lineRule="auto"/>
        <w:rPr>
          <w:sz w:val="36"/>
          <w:szCs w:val="36"/>
          <w:rtl/>
          <w:lang w:val="en-US" w:eastAsia="ar-SA" w:bidi="ar-JO"/>
        </w:rPr>
      </w:pPr>
      <w:r w:rsidRPr="004F2230">
        <w:rPr>
          <w:sz w:val="40"/>
          <w:szCs w:val="40"/>
          <w:rtl/>
          <w:lang w:val="en-US" w:eastAsia="ar-SA" w:bidi="ar-JO"/>
        </w:rPr>
        <w:t>السؤال ا</w:t>
      </w:r>
      <w:r>
        <w:rPr>
          <w:sz w:val="40"/>
          <w:szCs w:val="40"/>
          <w:rtl/>
          <w:lang w:val="en-US" w:eastAsia="ar-SA" w:bidi="ar-JO"/>
        </w:rPr>
        <w:t xml:space="preserve">لتاسع </w:t>
      </w:r>
      <w:r w:rsidRPr="004F2230">
        <w:rPr>
          <w:sz w:val="40"/>
          <w:szCs w:val="40"/>
          <w:rtl/>
          <w:lang w:val="en-US" w:eastAsia="ar-SA" w:bidi="ar-JO"/>
        </w:rPr>
        <w:t xml:space="preserve">:                                                 </w:t>
      </w:r>
    </w:p>
    <w:p w:rsidR="00F12DCA" w:rsidRDefault="00F12DCA" w:rsidP="009950B6">
      <w:pPr>
        <w:bidi/>
        <w:rPr>
          <w:sz w:val="40"/>
          <w:szCs w:val="40"/>
          <w:rtl/>
          <w:lang w:val="en-US" w:eastAsia="ar-SA"/>
        </w:rPr>
      </w:pPr>
      <w:r>
        <w:rPr>
          <w:noProof/>
          <w:lang w:val="en-US" w:eastAsia="en-US"/>
        </w:rPr>
        <w:pict>
          <v:shape id="_x0000_s1038" type="#_x0000_t202" style="position:absolute;left:0;text-align:left;margin-left:327pt;margin-top:41.95pt;width:174.15pt;height:247.5pt;z-index:251659264;visibility:visible;mso-wrap-distance-top:3.6pt;mso-wrap-distance-bottom:3.6pt">
            <v:textbox>
              <w:txbxContent>
                <w:p w:rsidR="00F12DCA" w:rsidRPr="00DE7826" w:rsidRDefault="00F12DCA" w:rsidP="00DE7826">
                  <w:pPr>
                    <w:jc w:val="right"/>
                    <w:rPr>
                      <w:sz w:val="28"/>
                      <w:szCs w:val="28"/>
                      <w:rtl/>
                      <w:lang w:bidi="ar-JO"/>
                    </w:rPr>
                  </w:pPr>
                </w:p>
                <w:p w:rsidR="00F12DCA" w:rsidRDefault="00F12DCA" w:rsidP="00DE7826">
                  <w:pPr>
                    <w:jc w:val="right"/>
                    <w:rPr>
                      <w:sz w:val="56"/>
                      <w:szCs w:val="56"/>
                      <w:rtl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 xml:space="preserve">قـال سـامـر </w:t>
                  </w:r>
                </w:p>
                <w:p w:rsidR="00F12DCA" w:rsidRPr="00DE7826" w:rsidRDefault="00F12DCA" w:rsidP="00DE7826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F12DCA" w:rsidRDefault="00F12DCA" w:rsidP="00DE7826">
                  <w:pPr>
                    <w:jc w:val="right"/>
                    <w:rPr>
                      <w:sz w:val="56"/>
                      <w:szCs w:val="56"/>
                      <w:rtl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>سـافـر أحـمـد</w:t>
                  </w:r>
                </w:p>
                <w:p w:rsidR="00F12DCA" w:rsidRPr="00DE7826" w:rsidRDefault="00F12DCA" w:rsidP="00DE7826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F12DCA" w:rsidRDefault="00F12DCA" w:rsidP="00DE7826">
                  <w:pPr>
                    <w:jc w:val="right"/>
                    <w:rPr>
                      <w:sz w:val="56"/>
                      <w:szCs w:val="56"/>
                      <w:rtl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 xml:space="preserve">نـام مُـعـاذ  </w:t>
                  </w:r>
                </w:p>
                <w:p w:rsidR="00F12DCA" w:rsidRPr="00DE7826" w:rsidRDefault="00F12DCA" w:rsidP="00DE7826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F12DCA" w:rsidRDefault="00F12DCA" w:rsidP="00DE7826">
                  <w:pPr>
                    <w:jc w:val="right"/>
                    <w:rPr>
                      <w:sz w:val="56"/>
                      <w:szCs w:val="56"/>
                      <w:rtl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 xml:space="preserve">أكـل أبـي </w:t>
                  </w:r>
                </w:p>
                <w:p w:rsidR="00F12DCA" w:rsidRPr="00DE7826" w:rsidRDefault="00F12DCA" w:rsidP="00DE7826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F12DCA" w:rsidRPr="00DE7826" w:rsidRDefault="00F12DCA" w:rsidP="00DE7826">
                  <w:pPr>
                    <w:jc w:val="right"/>
                    <w:rPr>
                      <w:sz w:val="56"/>
                      <w:szCs w:val="56"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>لـعـب أخي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 w:eastAsia="en-US"/>
        </w:rPr>
        <w:pict>
          <v:shape id="_x0000_s1039" type="#_x0000_t202" style="position:absolute;left:0;text-align:left;margin-left:63pt;margin-top:41.2pt;width:201pt;height:250.5pt;z-index:251660288;visibility:visible;mso-wrap-distance-top:3.6pt;mso-wrap-distance-bottom:3.6pt">
            <v:textbox>
              <w:txbxContent>
                <w:p w:rsidR="00F12DCA" w:rsidRPr="00DE7826" w:rsidRDefault="00F12DCA" w:rsidP="00DE7826">
                  <w:pPr>
                    <w:jc w:val="right"/>
                    <w:rPr>
                      <w:sz w:val="28"/>
                      <w:szCs w:val="28"/>
                      <w:rtl/>
                      <w:lang w:bidi="ar-JO"/>
                    </w:rPr>
                  </w:pPr>
                </w:p>
                <w:p w:rsidR="00F12DCA" w:rsidRDefault="00F12DCA" w:rsidP="00DE7826">
                  <w:pPr>
                    <w:jc w:val="right"/>
                    <w:rPr>
                      <w:sz w:val="56"/>
                      <w:szCs w:val="56"/>
                      <w:rtl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>............... زينة</w:t>
                  </w:r>
                </w:p>
                <w:p w:rsidR="00F12DCA" w:rsidRPr="00DE7826" w:rsidRDefault="00F12DCA" w:rsidP="00DE7826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F12DCA" w:rsidRDefault="00F12DCA" w:rsidP="00DE7826">
                  <w:pPr>
                    <w:jc w:val="right"/>
                    <w:rPr>
                      <w:sz w:val="56"/>
                      <w:szCs w:val="56"/>
                      <w:rtl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>............... ندى</w:t>
                  </w:r>
                </w:p>
                <w:p w:rsidR="00F12DCA" w:rsidRPr="00DE7826" w:rsidRDefault="00F12DCA" w:rsidP="00DE7826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F12DCA" w:rsidRDefault="00F12DCA" w:rsidP="00DE7826">
                  <w:pPr>
                    <w:jc w:val="right"/>
                    <w:rPr>
                      <w:sz w:val="56"/>
                      <w:szCs w:val="56"/>
                      <w:rtl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>.............. فرح</w:t>
                  </w:r>
                </w:p>
                <w:p w:rsidR="00F12DCA" w:rsidRPr="00DE7826" w:rsidRDefault="00F12DCA" w:rsidP="00DE7826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F12DCA" w:rsidRDefault="00F12DCA" w:rsidP="00DE7826">
                  <w:pPr>
                    <w:jc w:val="right"/>
                    <w:rPr>
                      <w:sz w:val="56"/>
                      <w:szCs w:val="56"/>
                      <w:rtl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>............... أمي</w:t>
                  </w:r>
                </w:p>
                <w:p w:rsidR="00F12DCA" w:rsidRPr="00DE7826" w:rsidRDefault="00F12DCA" w:rsidP="00DE7826">
                  <w:pPr>
                    <w:jc w:val="right"/>
                    <w:rPr>
                      <w:rtl/>
                      <w:lang w:bidi="ar-JO"/>
                    </w:rPr>
                  </w:pPr>
                </w:p>
                <w:p w:rsidR="00F12DCA" w:rsidRPr="00DE7826" w:rsidRDefault="00F12DCA" w:rsidP="00DE7826">
                  <w:pPr>
                    <w:jc w:val="right"/>
                    <w:rPr>
                      <w:sz w:val="56"/>
                      <w:szCs w:val="56"/>
                      <w:lang w:bidi="ar-JO"/>
                    </w:rPr>
                  </w:pPr>
                  <w:r>
                    <w:rPr>
                      <w:sz w:val="56"/>
                      <w:szCs w:val="56"/>
                      <w:rtl/>
                      <w:lang w:bidi="ar-JO"/>
                    </w:rPr>
                    <w:t>.............. أختي</w:t>
                  </w:r>
                </w:p>
              </w:txbxContent>
            </v:textbox>
            <w10:wrap type="square"/>
          </v:shape>
        </w:pict>
      </w:r>
      <w:r>
        <w:rPr>
          <w:sz w:val="40"/>
          <w:szCs w:val="40"/>
          <w:rtl/>
          <w:lang w:val="en-US" w:eastAsia="ar-SA"/>
        </w:rPr>
        <w:t>أكمل كما في المثال :</w:t>
      </w:r>
      <w:r w:rsidRPr="00DE7826">
        <w:rPr>
          <w:rFonts w:eastAsia="Times New Roman"/>
          <w:noProof/>
          <w:sz w:val="40"/>
          <w:szCs w:val="40"/>
          <w:lang w:val="en-US" w:eastAsia="ko-KR"/>
        </w:rPr>
        <w:t xml:space="preserve"> </w:t>
      </w:r>
    </w:p>
    <w:p w:rsidR="00F12DCA" w:rsidRPr="009950B6" w:rsidRDefault="00F12DCA" w:rsidP="00DE7826">
      <w:pPr>
        <w:bidi/>
        <w:rPr>
          <w:sz w:val="40"/>
          <w:szCs w:val="40"/>
          <w:rtl/>
          <w:lang w:val="en-US" w:eastAsia="ar-SA"/>
        </w:rPr>
      </w:pPr>
    </w:p>
    <w:sectPr w:rsidR="00F12DCA" w:rsidRPr="009950B6" w:rsidSect="00183B8E">
      <w:pgSz w:w="11906" w:h="16838"/>
      <w:pgMar w:top="0" w:right="746" w:bottom="719" w:left="9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DCA" w:rsidRPr="00332C07" w:rsidRDefault="00F12DCA" w:rsidP="00332C07">
      <w:r>
        <w:separator/>
      </w:r>
    </w:p>
  </w:endnote>
  <w:endnote w:type="continuationSeparator" w:id="0">
    <w:p w:rsidR="00F12DCA" w:rsidRPr="00332C07" w:rsidRDefault="00F12DCA" w:rsidP="00332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¢¬¨ùA¨¬ ،ئi¥ىn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DCA" w:rsidRPr="00332C07" w:rsidRDefault="00F12DCA" w:rsidP="00332C07">
      <w:r>
        <w:separator/>
      </w:r>
    </w:p>
  </w:footnote>
  <w:footnote w:type="continuationSeparator" w:id="0">
    <w:p w:rsidR="00F12DCA" w:rsidRPr="00332C07" w:rsidRDefault="00F12DCA" w:rsidP="00332C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6C9F"/>
    <w:multiLevelType w:val="hybridMultilevel"/>
    <w:tmpl w:val="72CA08A0"/>
    <w:lvl w:ilvl="0" w:tplc="B70021DC">
      <w:start w:val="1"/>
      <w:numFmt w:val="arabicAlpha"/>
      <w:lvlText w:val="%1-"/>
      <w:lvlJc w:val="left"/>
      <w:pPr>
        <w:ind w:left="1080" w:hanging="72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128CF"/>
    <w:multiLevelType w:val="hybridMultilevel"/>
    <w:tmpl w:val="6F30090E"/>
    <w:lvl w:ilvl="0" w:tplc="E29ADB08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84238"/>
    <w:multiLevelType w:val="hybridMultilevel"/>
    <w:tmpl w:val="BE80C370"/>
    <w:lvl w:ilvl="0" w:tplc="69181B82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3563B3"/>
    <w:multiLevelType w:val="hybridMultilevel"/>
    <w:tmpl w:val="3F9A7054"/>
    <w:lvl w:ilvl="0" w:tplc="12FCADF6">
      <w:start w:val="1"/>
      <w:numFmt w:val="decimal"/>
      <w:lvlText w:val="%1-"/>
      <w:lvlJc w:val="left"/>
      <w:pPr>
        <w:ind w:left="825" w:hanging="465"/>
      </w:pPr>
      <w:rPr>
        <w:rFonts w:cs="Times New Roman" w:hint="default"/>
        <w:sz w:val="36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1B273E"/>
    <w:multiLevelType w:val="hybridMultilevel"/>
    <w:tmpl w:val="2446D9AA"/>
    <w:lvl w:ilvl="0" w:tplc="040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D4681B"/>
    <w:multiLevelType w:val="hybridMultilevel"/>
    <w:tmpl w:val="4D1A2FC8"/>
    <w:lvl w:ilvl="0" w:tplc="C4C65AF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A8437A"/>
    <w:multiLevelType w:val="hybridMultilevel"/>
    <w:tmpl w:val="82568EC8"/>
    <w:lvl w:ilvl="0" w:tplc="FB50DC14">
      <w:start w:val="2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BE653B"/>
    <w:multiLevelType w:val="hybridMultilevel"/>
    <w:tmpl w:val="3B105382"/>
    <w:lvl w:ilvl="0" w:tplc="1FB8328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BD95D2B"/>
    <w:multiLevelType w:val="hybridMultilevel"/>
    <w:tmpl w:val="45DC71B8"/>
    <w:lvl w:ilvl="0" w:tplc="5E9E38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C533542"/>
    <w:multiLevelType w:val="hybridMultilevel"/>
    <w:tmpl w:val="276482FE"/>
    <w:lvl w:ilvl="0" w:tplc="5F5A8FB8">
      <w:start w:val="1"/>
      <w:numFmt w:val="arabicAlpha"/>
      <w:lvlText w:val="%1-"/>
      <w:lvlJc w:val="left"/>
      <w:pPr>
        <w:tabs>
          <w:tab w:val="num" w:pos="3330"/>
        </w:tabs>
        <w:ind w:left="3330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930"/>
        </w:tabs>
        <w:ind w:left="69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8370"/>
        </w:tabs>
        <w:ind w:left="83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9090"/>
        </w:tabs>
        <w:ind w:left="9090" w:hanging="180"/>
      </w:pPr>
      <w:rPr>
        <w:rFonts w:cs="Times New Roman"/>
      </w:rPr>
    </w:lvl>
  </w:abstractNum>
  <w:abstractNum w:abstractNumId="10">
    <w:nsid w:val="2DB94991"/>
    <w:multiLevelType w:val="hybridMultilevel"/>
    <w:tmpl w:val="2B723CD2"/>
    <w:lvl w:ilvl="0" w:tplc="C2FE3420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0877478"/>
    <w:multiLevelType w:val="hybridMultilevel"/>
    <w:tmpl w:val="614656A6"/>
    <w:lvl w:ilvl="0" w:tplc="4344EA70">
      <w:start w:val="4"/>
      <w:numFmt w:val="bullet"/>
      <w:lvlText w:val=""/>
      <w:lvlJc w:val="left"/>
      <w:pPr>
        <w:tabs>
          <w:tab w:val="num" w:pos="4920"/>
        </w:tabs>
        <w:ind w:left="4920" w:hanging="4755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2">
    <w:nsid w:val="389C70D3"/>
    <w:multiLevelType w:val="hybridMultilevel"/>
    <w:tmpl w:val="20108B5C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82027E"/>
    <w:multiLevelType w:val="hybridMultilevel"/>
    <w:tmpl w:val="B9EE6744"/>
    <w:lvl w:ilvl="0" w:tplc="B46057E0">
      <w:start w:val="4"/>
      <w:numFmt w:val="bullet"/>
      <w:lvlText w:val=""/>
      <w:lvlJc w:val="left"/>
      <w:pPr>
        <w:tabs>
          <w:tab w:val="num" w:pos="4890"/>
        </w:tabs>
        <w:ind w:left="4890" w:hanging="4725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4">
    <w:nsid w:val="3A3A13FC"/>
    <w:multiLevelType w:val="hybridMultilevel"/>
    <w:tmpl w:val="7C6CB194"/>
    <w:lvl w:ilvl="0" w:tplc="F760A5EA">
      <w:start w:val="2"/>
      <w:numFmt w:val="arabicAlpha"/>
      <w:lvlText w:val="%1-"/>
      <w:lvlJc w:val="left"/>
      <w:pPr>
        <w:tabs>
          <w:tab w:val="num" w:pos="810"/>
        </w:tabs>
        <w:ind w:left="810" w:hanging="45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F641AB8"/>
    <w:multiLevelType w:val="hybridMultilevel"/>
    <w:tmpl w:val="12385F94"/>
    <w:lvl w:ilvl="0" w:tplc="5F5A55F6">
      <w:start w:val="1"/>
      <w:numFmt w:val="arabicAlpha"/>
      <w:lvlText w:val="%1-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42434255"/>
    <w:multiLevelType w:val="hybridMultilevel"/>
    <w:tmpl w:val="6584FDC4"/>
    <w:lvl w:ilvl="0" w:tplc="B3E4E8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4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710BDC"/>
    <w:multiLevelType w:val="hybridMultilevel"/>
    <w:tmpl w:val="C108E9B0"/>
    <w:lvl w:ilvl="0" w:tplc="B6F2159E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3A96A86"/>
    <w:multiLevelType w:val="hybridMultilevel"/>
    <w:tmpl w:val="910CEB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FB238E"/>
    <w:multiLevelType w:val="hybridMultilevel"/>
    <w:tmpl w:val="607A967C"/>
    <w:lvl w:ilvl="0" w:tplc="15F4AE0A">
      <w:start w:val="4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9840"/>
        </w:tabs>
        <w:ind w:left="9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10560"/>
        </w:tabs>
        <w:ind w:left="10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1280"/>
        </w:tabs>
        <w:ind w:left="11280" w:hanging="360"/>
      </w:pPr>
      <w:rPr>
        <w:rFonts w:ascii="Wingdings" w:hAnsi="Wingdings" w:hint="default"/>
      </w:rPr>
    </w:lvl>
  </w:abstractNum>
  <w:abstractNum w:abstractNumId="20">
    <w:nsid w:val="48872A7C"/>
    <w:multiLevelType w:val="hybridMultilevel"/>
    <w:tmpl w:val="95485DBE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27754B"/>
    <w:multiLevelType w:val="hybridMultilevel"/>
    <w:tmpl w:val="F57EAA76"/>
    <w:lvl w:ilvl="0" w:tplc="564E893A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440D5E"/>
    <w:multiLevelType w:val="hybridMultilevel"/>
    <w:tmpl w:val="848A443E"/>
    <w:lvl w:ilvl="0" w:tplc="D5E8AE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4171D73"/>
    <w:multiLevelType w:val="hybridMultilevel"/>
    <w:tmpl w:val="5016E7AC"/>
    <w:lvl w:ilvl="0" w:tplc="9B94E75C">
      <w:start w:val="1"/>
      <w:numFmt w:val="decimal"/>
      <w:lvlText w:val="%1-"/>
      <w:lvlJc w:val="left"/>
      <w:pPr>
        <w:ind w:left="2745" w:hanging="238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7D77393"/>
    <w:multiLevelType w:val="hybridMultilevel"/>
    <w:tmpl w:val="FD4021E2"/>
    <w:lvl w:ilvl="0" w:tplc="040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854F65"/>
    <w:multiLevelType w:val="hybridMultilevel"/>
    <w:tmpl w:val="5EDCB6CE"/>
    <w:lvl w:ilvl="0" w:tplc="208A9400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B1C7253"/>
    <w:multiLevelType w:val="hybridMultilevel"/>
    <w:tmpl w:val="DDDCD214"/>
    <w:lvl w:ilvl="0" w:tplc="FCCE046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371281"/>
    <w:multiLevelType w:val="hybridMultilevel"/>
    <w:tmpl w:val="3F366EFA"/>
    <w:lvl w:ilvl="0" w:tplc="93583978">
      <w:start w:val="1"/>
      <w:numFmt w:val="decimal"/>
      <w:lvlText w:val="%1-"/>
      <w:lvlJc w:val="left"/>
      <w:pPr>
        <w:ind w:left="1185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8">
    <w:nsid w:val="6E796AB7"/>
    <w:multiLevelType w:val="hybridMultilevel"/>
    <w:tmpl w:val="A1E8DC90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AA0669"/>
    <w:multiLevelType w:val="hybridMultilevel"/>
    <w:tmpl w:val="D2CC5C0A"/>
    <w:lvl w:ilvl="0" w:tplc="064E264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30265CF"/>
    <w:multiLevelType w:val="hybridMultilevel"/>
    <w:tmpl w:val="E86C18F4"/>
    <w:lvl w:ilvl="0" w:tplc="AABEBD04">
      <w:start w:val="1"/>
      <w:numFmt w:val="arabicAlpha"/>
      <w:lvlText w:val="%1-"/>
      <w:lvlJc w:val="left"/>
      <w:pPr>
        <w:tabs>
          <w:tab w:val="num" w:pos="5490"/>
        </w:tabs>
        <w:ind w:left="5490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6930"/>
        </w:tabs>
        <w:ind w:left="69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8370"/>
        </w:tabs>
        <w:ind w:left="83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9090"/>
        </w:tabs>
        <w:ind w:left="90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9810"/>
        </w:tabs>
        <w:ind w:left="98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10530"/>
        </w:tabs>
        <w:ind w:left="105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11250"/>
        </w:tabs>
        <w:ind w:left="11250" w:hanging="180"/>
      </w:pPr>
      <w:rPr>
        <w:rFonts w:cs="Times New Roman"/>
      </w:rPr>
    </w:lvl>
  </w:abstractNum>
  <w:abstractNum w:abstractNumId="31">
    <w:nsid w:val="775C6032"/>
    <w:multiLevelType w:val="hybridMultilevel"/>
    <w:tmpl w:val="AFC496F0"/>
    <w:lvl w:ilvl="0" w:tplc="28745DC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9B712C"/>
    <w:multiLevelType w:val="hybridMultilevel"/>
    <w:tmpl w:val="7466CF18"/>
    <w:lvl w:ilvl="0" w:tplc="5408277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F334D1"/>
    <w:multiLevelType w:val="hybridMultilevel"/>
    <w:tmpl w:val="BEEAA796"/>
    <w:lvl w:ilvl="0" w:tplc="9ACE65CC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B704A28"/>
    <w:multiLevelType w:val="hybridMultilevel"/>
    <w:tmpl w:val="BB02BDE4"/>
    <w:lvl w:ilvl="0" w:tplc="CB6C6172">
      <w:start w:val="4"/>
      <w:numFmt w:val="bullet"/>
      <w:lvlText w:val=""/>
      <w:lvlJc w:val="left"/>
      <w:pPr>
        <w:tabs>
          <w:tab w:val="num" w:pos="4980"/>
        </w:tabs>
        <w:ind w:left="4980" w:hanging="4545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5">
    <w:nsid w:val="7F345469"/>
    <w:multiLevelType w:val="hybridMultilevel"/>
    <w:tmpl w:val="22D6F3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5"/>
  </w:num>
  <w:num w:numId="3">
    <w:abstractNumId w:val="29"/>
  </w:num>
  <w:num w:numId="4">
    <w:abstractNumId w:val="18"/>
  </w:num>
  <w:num w:numId="5">
    <w:abstractNumId w:val="4"/>
  </w:num>
  <w:num w:numId="6">
    <w:abstractNumId w:val="24"/>
  </w:num>
  <w:num w:numId="7">
    <w:abstractNumId w:val="20"/>
  </w:num>
  <w:num w:numId="8">
    <w:abstractNumId w:val="28"/>
  </w:num>
  <w:num w:numId="9">
    <w:abstractNumId w:val="12"/>
  </w:num>
  <w:num w:numId="10">
    <w:abstractNumId w:val="8"/>
  </w:num>
  <w:num w:numId="11">
    <w:abstractNumId w:val="10"/>
  </w:num>
  <w:num w:numId="12">
    <w:abstractNumId w:val="22"/>
  </w:num>
  <w:num w:numId="13">
    <w:abstractNumId w:val="6"/>
  </w:num>
  <w:num w:numId="14">
    <w:abstractNumId w:val="17"/>
  </w:num>
  <w:num w:numId="15">
    <w:abstractNumId w:val="32"/>
  </w:num>
  <w:num w:numId="16">
    <w:abstractNumId w:val="25"/>
  </w:num>
  <w:num w:numId="17">
    <w:abstractNumId w:val="14"/>
  </w:num>
  <w:num w:numId="18">
    <w:abstractNumId w:val="7"/>
  </w:num>
  <w:num w:numId="19">
    <w:abstractNumId w:val="15"/>
  </w:num>
  <w:num w:numId="20">
    <w:abstractNumId w:val="30"/>
  </w:num>
  <w:num w:numId="21">
    <w:abstractNumId w:val="11"/>
  </w:num>
  <w:num w:numId="22">
    <w:abstractNumId w:val="13"/>
  </w:num>
  <w:num w:numId="23">
    <w:abstractNumId w:val="34"/>
  </w:num>
  <w:num w:numId="24">
    <w:abstractNumId w:val="19"/>
  </w:num>
  <w:num w:numId="25">
    <w:abstractNumId w:val="33"/>
  </w:num>
  <w:num w:numId="26">
    <w:abstractNumId w:val="9"/>
  </w:num>
  <w:num w:numId="27">
    <w:abstractNumId w:val="3"/>
  </w:num>
  <w:num w:numId="28">
    <w:abstractNumId w:val="26"/>
  </w:num>
  <w:num w:numId="29">
    <w:abstractNumId w:val="27"/>
  </w:num>
  <w:num w:numId="30">
    <w:abstractNumId w:val="2"/>
  </w:num>
  <w:num w:numId="31">
    <w:abstractNumId w:val="1"/>
  </w:num>
  <w:num w:numId="32">
    <w:abstractNumId w:val="21"/>
  </w:num>
  <w:num w:numId="33">
    <w:abstractNumId w:val="0"/>
  </w:num>
  <w:num w:numId="34">
    <w:abstractNumId w:val="31"/>
  </w:num>
  <w:num w:numId="35">
    <w:abstractNumId w:val="23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701"/>
    <w:rsid w:val="00006113"/>
    <w:rsid w:val="0001435C"/>
    <w:rsid w:val="000151D9"/>
    <w:rsid w:val="000239C8"/>
    <w:rsid w:val="00027A46"/>
    <w:rsid w:val="00036EDB"/>
    <w:rsid w:val="000400B8"/>
    <w:rsid w:val="0004102C"/>
    <w:rsid w:val="000478D1"/>
    <w:rsid w:val="00053C22"/>
    <w:rsid w:val="000559FB"/>
    <w:rsid w:val="0006753C"/>
    <w:rsid w:val="00076979"/>
    <w:rsid w:val="0008220D"/>
    <w:rsid w:val="00090581"/>
    <w:rsid w:val="0009272D"/>
    <w:rsid w:val="000954EA"/>
    <w:rsid w:val="000A1845"/>
    <w:rsid w:val="000A58EB"/>
    <w:rsid w:val="000B0321"/>
    <w:rsid w:val="000B5C5E"/>
    <w:rsid w:val="000B5F42"/>
    <w:rsid w:val="000C7A4A"/>
    <w:rsid w:val="000D1CE3"/>
    <w:rsid w:val="000E2754"/>
    <w:rsid w:val="000E33DF"/>
    <w:rsid w:val="000E4017"/>
    <w:rsid w:val="000E4CCF"/>
    <w:rsid w:val="00105E77"/>
    <w:rsid w:val="00106AD2"/>
    <w:rsid w:val="00106F27"/>
    <w:rsid w:val="00113F50"/>
    <w:rsid w:val="0012358F"/>
    <w:rsid w:val="00130C2E"/>
    <w:rsid w:val="00137AA1"/>
    <w:rsid w:val="00140F65"/>
    <w:rsid w:val="00153F9E"/>
    <w:rsid w:val="00163665"/>
    <w:rsid w:val="001662F3"/>
    <w:rsid w:val="00182488"/>
    <w:rsid w:val="00183B8E"/>
    <w:rsid w:val="00186A9B"/>
    <w:rsid w:val="00194D3F"/>
    <w:rsid w:val="00195B27"/>
    <w:rsid w:val="001A011F"/>
    <w:rsid w:val="001A608D"/>
    <w:rsid w:val="001A7C29"/>
    <w:rsid w:val="001B05C8"/>
    <w:rsid w:val="001C0A04"/>
    <w:rsid w:val="001C29BA"/>
    <w:rsid w:val="001D08F6"/>
    <w:rsid w:val="001D1A4F"/>
    <w:rsid w:val="001D46EA"/>
    <w:rsid w:val="001E11C7"/>
    <w:rsid w:val="001E6BA4"/>
    <w:rsid w:val="001E72A8"/>
    <w:rsid w:val="001E73AF"/>
    <w:rsid w:val="001F3901"/>
    <w:rsid w:val="001F7C17"/>
    <w:rsid w:val="0020044D"/>
    <w:rsid w:val="00201CFC"/>
    <w:rsid w:val="002172F7"/>
    <w:rsid w:val="00222309"/>
    <w:rsid w:val="00224C40"/>
    <w:rsid w:val="002269DF"/>
    <w:rsid w:val="002270D4"/>
    <w:rsid w:val="0023219F"/>
    <w:rsid w:val="00233779"/>
    <w:rsid w:val="002412F5"/>
    <w:rsid w:val="0024194D"/>
    <w:rsid w:val="00252947"/>
    <w:rsid w:val="00267CFD"/>
    <w:rsid w:val="0027025C"/>
    <w:rsid w:val="002739DB"/>
    <w:rsid w:val="00276E97"/>
    <w:rsid w:val="00280C55"/>
    <w:rsid w:val="00284243"/>
    <w:rsid w:val="002A19AE"/>
    <w:rsid w:val="002A4C7C"/>
    <w:rsid w:val="002A782F"/>
    <w:rsid w:val="002B09D8"/>
    <w:rsid w:val="002B303C"/>
    <w:rsid w:val="002B44E7"/>
    <w:rsid w:val="002C42B7"/>
    <w:rsid w:val="002D00A9"/>
    <w:rsid w:val="002E0323"/>
    <w:rsid w:val="002E30D1"/>
    <w:rsid w:val="002F0759"/>
    <w:rsid w:val="002F2656"/>
    <w:rsid w:val="002F4047"/>
    <w:rsid w:val="00307B0F"/>
    <w:rsid w:val="003104EF"/>
    <w:rsid w:val="00313E94"/>
    <w:rsid w:val="003225F1"/>
    <w:rsid w:val="00332872"/>
    <w:rsid w:val="00332C07"/>
    <w:rsid w:val="0033556B"/>
    <w:rsid w:val="0033648B"/>
    <w:rsid w:val="00343657"/>
    <w:rsid w:val="00343DE8"/>
    <w:rsid w:val="003452C0"/>
    <w:rsid w:val="003511B8"/>
    <w:rsid w:val="00354E10"/>
    <w:rsid w:val="00356A9B"/>
    <w:rsid w:val="003570D3"/>
    <w:rsid w:val="00361671"/>
    <w:rsid w:val="00362807"/>
    <w:rsid w:val="003628CA"/>
    <w:rsid w:val="00372D8B"/>
    <w:rsid w:val="0037386E"/>
    <w:rsid w:val="0038168A"/>
    <w:rsid w:val="00393FE8"/>
    <w:rsid w:val="003A3B3A"/>
    <w:rsid w:val="003A7FF2"/>
    <w:rsid w:val="003C0A94"/>
    <w:rsid w:val="003C0DF2"/>
    <w:rsid w:val="003C1540"/>
    <w:rsid w:val="003C690A"/>
    <w:rsid w:val="003C6D46"/>
    <w:rsid w:val="003D056E"/>
    <w:rsid w:val="003E122C"/>
    <w:rsid w:val="003F100A"/>
    <w:rsid w:val="003F5629"/>
    <w:rsid w:val="00401097"/>
    <w:rsid w:val="00402B44"/>
    <w:rsid w:val="00404078"/>
    <w:rsid w:val="00404FF9"/>
    <w:rsid w:val="00410EB3"/>
    <w:rsid w:val="00421764"/>
    <w:rsid w:val="004245A3"/>
    <w:rsid w:val="0042470C"/>
    <w:rsid w:val="004304C9"/>
    <w:rsid w:val="004314EC"/>
    <w:rsid w:val="00433902"/>
    <w:rsid w:val="00434428"/>
    <w:rsid w:val="00434F30"/>
    <w:rsid w:val="00442641"/>
    <w:rsid w:val="00445124"/>
    <w:rsid w:val="00445AC6"/>
    <w:rsid w:val="0045643A"/>
    <w:rsid w:val="004566ED"/>
    <w:rsid w:val="00457D66"/>
    <w:rsid w:val="00463A4F"/>
    <w:rsid w:val="00473C88"/>
    <w:rsid w:val="00476996"/>
    <w:rsid w:val="004774DF"/>
    <w:rsid w:val="004775EC"/>
    <w:rsid w:val="00480A2B"/>
    <w:rsid w:val="004810D9"/>
    <w:rsid w:val="004821DA"/>
    <w:rsid w:val="004979CA"/>
    <w:rsid w:val="004A314F"/>
    <w:rsid w:val="004A7F40"/>
    <w:rsid w:val="004B30A8"/>
    <w:rsid w:val="004B35E6"/>
    <w:rsid w:val="004C1B88"/>
    <w:rsid w:val="004C6A68"/>
    <w:rsid w:val="004C70F7"/>
    <w:rsid w:val="004D1192"/>
    <w:rsid w:val="004D49E7"/>
    <w:rsid w:val="004D50DC"/>
    <w:rsid w:val="004D6D8C"/>
    <w:rsid w:val="004E16B2"/>
    <w:rsid w:val="004E2B58"/>
    <w:rsid w:val="004F2230"/>
    <w:rsid w:val="004F4636"/>
    <w:rsid w:val="004F587F"/>
    <w:rsid w:val="00503D3A"/>
    <w:rsid w:val="005054F2"/>
    <w:rsid w:val="0051201A"/>
    <w:rsid w:val="00514AF4"/>
    <w:rsid w:val="00515B25"/>
    <w:rsid w:val="00523384"/>
    <w:rsid w:val="0052353F"/>
    <w:rsid w:val="00523577"/>
    <w:rsid w:val="00523D32"/>
    <w:rsid w:val="0053554E"/>
    <w:rsid w:val="00545114"/>
    <w:rsid w:val="00545616"/>
    <w:rsid w:val="00550C8A"/>
    <w:rsid w:val="00556473"/>
    <w:rsid w:val="0056164A"/>
    <w:rsid w:val="00563198"/>
    <w:rsid w:val="0057268C"/>
    <w:rsid w:val="005735F6"/>
    <w:rsid w:val="00573B8A"/>
    <w:rsid w:val="00574EC9"/>
    <w:rsid w:val="00577209"/>
    <w:rsid w:val="00580D9C"/>
    <w:rsid w:val="005857D6"/>
    <w:rsid w:val="00585D58"/>
    <w:rsid w:val="005910CE"/>
    <w:rsid w:val="005970D0"/>
    <w:rsid w:val="005A4BF4"/>
    <w:rsid w:val="005B25F3"/>
    <w:rsid w:val="005C47B0"/>
    <w:rsid w:val="005D1427"/>
    <w:rsid w:val="005D5D49"/>
    <w:rsid w:val="005E1E74"/>
    <w:rsid w:val="005E489B"/>
    <w:rsid w:val="005F6980"/>
    <w:rsid w:val="00604A44"/>
    <w:rsid w:val="006052CE"/>
    <w:rsid w:val="0061160D"/>
    <w:rsid w:val="00630031"/>
    <w:rsid w:val="00633C23"/>
    <w:rsid w:val="00635E64"/>
    <w:rsid w:val="0063653C"/>
    <w:rsid w:val="00636584"/>
    <w:rsid w:val="0063694A"/>
    <w:rsid w:val="006455A8"/>
    <w:rsid w:val="00646EF5"/>
    <w:rsid w:val="00652E04"/>
    <w:rsid w:val="00653BB0"/>
    <w:rsid w:val="00654971"/>
    <w:rsid w:val="00654C65"/>
    <w:rsid w:val="00657744"/>
    <w:rsid w:val="0066137C"/>
    <w:rsid w:val="00661FB0"/>
    <w:rsid w:val="00683346"/>
    <w:rsid w:val="006833F5"/>
    <w:rsid w:val="00690270"/>
    <w:rsid w:val="0069507F"/>
    <w:rsid w:val="0069756E"/>
    <w:rsid w:val="006A3D8B"/>
    <w:rsid w:val="006A55F3"/>
    <w:rsid w:val="006A59A4"/>
    <w:rsid w:val="006B2A97"/>
    <w:rsid w:val="006C541F"/>
    <w:rsid w:val="006D1032"/>
    <w:rsid w:val="006D64EA"/>
    <w:rsid w:val="006E4B18"/>
    <w:rsid w:val="006E73DE"/>
    <w:rsid w:val="006F3AF5"/>
    <w:rsid w:val="006F7BC3"/>
    <w:rsid w:val="00702085"/>
    <w:rsid w:val="00707405"/>
    <w:rsid w:val="00711379"/>
    <w:rsid w:val="00712658"/>
    <w:rsid w:val="007204E3"/>
    <w:rsid w:val="0072235A"/>
    <w:rsid w:val="007225CA"/>
    <w:rsid w:val="00722BFB"/>
    <w:rsid w:val="00722C9B"/>
    <w:rsid w:val="0072305A"/>
    <w:rsid w:val="00726492"/>
    <w:rsid w:val="00727103"/>
    <w:rsid w:val="007271E8"/>
    <w:rsid w:val="00727965"/>
    <w:rsid w:val="00731B1F"/>
    <w:rsid w:val="007321AA"/>
    <w:rsid w:val="00743AB6"/>
    <w:rsid w:val="00747112"/>
    <w:rsid w:val="007472B5"/>
    <w:rsid w:val="0075024F"/>
    <w:rsid w:val="00751B38"/>
    <w:rsid w:val="00752F26"/>
    <w:rsid w:val="00760011"/>
    <w:rsid w:val="00761924"/>
    <w:rsid w:val="007771DE"/>
    <w:rsid w:val="007861F8"/>
    <w:rsid w:val="00793B0B"/>
    <w:rsid w:val="007A6D74"/>
    <w:rsid w:val="007A7AFC"/>
    <w:rsid w:val="007C003C"/>
    <w:rsid w:val="007C03DD"/>
    <w:rsid w:val="007C3355"/>
    <w:rsid w:val="007C6662"/>
    <w:rsid w:val="007C6883"/>
    <w:rsid w:val="007D08BE"/>
    <w:rsid w:val="007D2138"/>
    <w:rsid w:val="007D7DA7"/>
    <w:rsid w:val="007E1B8A"/>
    <w:rsid w:val="007E22F8"/>
    <w:rsid w:val="007E2A69"/>
    <w:rsid w:val="007E788E"/>
    <w:rsid w:val="007E7D2D"/>
    <w:rsid w:val="007F15E0"/>
    <w:rsid w:val="008004F7"/>
    <w:rsid w:val="008050E9"/>
    <w:rsid w:val="00810364"/>
    <w:rsid w:val="0081634B"/>
    <w:rsid w:val="0081715D"/>
    <w:rsid w:val="00817268"/>
    <w:rsid w:val="00826CAD"/>
    <w:rsid w:val="00827808"/>
    <w:rsid w:val="008314C0"/>
    <w:rsid w:val="008338D6"/>
    <w:rsid w:val="00835C65"/>
    <w:rsid w:val="00836D99"/>
    <w:rsid w:val="00837761"/>
    <w:rsid w:val="0084334A"/>
    <w:rsid w:val="00845A4E"/>
    <w:rsid w:val="00853D64"/>
    <w:rsid w:val="00860FF8"/>
    <w:rsid w:val="00861AE1"/>
    <w:rsid w:val="008641A7"/>
    <w:rsid w:val="00865B2D"/>
    <w:rsid w:val="00871393"/>
    <w:rsid w:val="0087190F"/>
    <w:rsid w:val="008721D5"/>
    <w:rsid w:val="00877257"/>
    <w:rsid w:val="00877983"/>
    <w:rsid w:val="00882E85"/>
    <w:rsid w:val="00884C5A"/>
    <w:rsid w:val="00885A17"/>
    <w:rsid w:val="00886831"/>
    <w:rsid w:val="00886906"/>
    <w:rsid w:val="00890944"/>
    <w:rsid w:val="008928EE"/>
    <w:rsid w:val="008A5AA5"/>
    <w:rsid w:val="008B156B"/>
    <w:rsid w:val="008B5A5A"/>
    <w:rsid w:val="008B6E75"/>
    <w:rsid w:val="008C38D1"/>
    <w:rsid w:val="008D15B3"/>
    <w:rsid w:val="008D1D2F"/>
    <w:rsid w:val="008D2255"/>
    <w:rsid w:val="008D23DA"/>
    <w:rsid w:val="008D3A75"/>
    <w:rsid w:val="008D7516"/>
    <w:rsid w:val="008E4574"/>
    <w:rsid w:val="008E7AED"/>
    <w:rsid w:val="008F5955"/>
    <w:rsid w:val="008F75E3"/>
    <w:rsid w:val="009034CD"/>
    <w:rsid w:val="009127CE"/>
    <w:rsid w:val="00921AFD"/>
    <w:rsid w:val="00921BCF"/>
    <w:rsid w:val="00925B49"/>
    <w:rsid w:val="00925B7A"/>
    <w:rsid w:val="00927D81"/>
    <w:rsid w:val="00936E81"/>
    <w:rsid w:val="00940799"/>
    <w:rsid w:val="00945919"/>
    <w:rsid w:val="00967683"/>
    <w:rsid w:val="00986888"/>
    <w:rsid w:val="009950B6"/>
    <w:rsid w:val="009A18CB"/>
    <w:rsid w:val="009A2877"/>
    <w:rsid w:val="009B27EB"/>
    <w:rsid w:val="009B60B0"/>
    <w:rsid w:val="009B762E"/>
    <w:rsid w:val="009B7C3E"/>
    <w:rsid w:val="009D2200"/>
    <w:rsid w:val="009E1367"/>
    <w:rsid w:val="009E559B"/>
    <w:rsid w:val="009F0328"/>
    <w:rsid w:val="00A003A8"/>
    <w:rsid w:val="00A01F4D"/>
    <w:rsid w:val="00A1088A"/>
    <w:rsid w:val="00A143AE"/>
    <w:rsid w:val="00A2136A"/>
    <w:rsid w:val="00A239C6"/>
    <w:rsid w:val="00A24259"/>
    <w:rsid w:val="00A31882"/>
    <w:rsid w:val="00A32861"/>
    <w:rsid w:val="00A35B6C"/>
    <w:rsid w:val="00A35E57"/>
    <w:rsid w:val="00A41694"/>
    <w:rsid w:val="00A436AB"/>
    <w:rsid w:val="00A457A5"/>
    <w:rsid w:val="00A55F13"/>
    <w:rsid w:val="00A67EE9"/>
    <w:rsid w:val="00A7054F"/>
    <w:rsid w:val="00A827EC"/>
    <w:rsid w:val="00A933BB"/>
    <w:rsid w:val="00AA117A"/>
    <w:rsid w:val="00AA65CD"/>
    <w:rsid w:val="00AC135A"/>
    <w:rsid w:val="00AC194B"/>
    <w:rsid w:val="00AC2B51"/>
    <w:rsid w:val="00AD1455"/>
    <w:rsid w:val="00AE0E11"/>
    <w:rsid w:val="00AE14E9"/>
    <w:rsid w:val="00AE6830"/>
    <w:rsid w:val="00AF2F30"/>
    <w:rsid w:val="00AF3B23"/>
    <w:rsid w:val="00AF7267"/>
    <w:rsid w:val="00B01FD8"/>
    <w:rsid w:val="00B02E24"/>
    <w:rsid w:val="00B03CC4"/>
    <w:rsid w:val="00B04231"/>
    <w:rsid w:val="00B153B8"/>
    <w:rsid w:val="00B27B21"/>
    <w:rsid w:val="00B3147E"/>
    <w:rsid w:val="00B3530B"/>
    <w:rsid w:val="00B36ADA"/>
    <w:rsid w:val="00B421EA"/>
    <w:rsid w:val="00B42B79"/>
    <w:rsid w:val="00B47138"/>
    <w:rsid w:val="00B771A4"/>
    <w:rsid w:val="00B82501"/>
    <w:rsid w:val="00B83E5B"/>
    <w:rsid w:val="00B87ADA"/>
    <w:rsid w:val="00B87B69"/>
    <w:rsid w:val="00B90149"/>
    <w:rsid w:val="00B92D7D"/>
    <w:rsid w:val="00B933B0"/>
    <w:rsid w:val="00B96595"/>
    <w:rsid w:val="00BB0DDE"/>
    <w:rsid w:val="00BB189A"/>
    <w:rsid w:val="00BB3210"/>
    <w:rsid w:val="00BC17C6"/>
    <w:rsid w:val="00BC4EC0"/>
    <w:rsid w:val="00BC5453"/>
    <w:rsid w:val="00BC7A80"/>
    <w:rsid w:val="00BD7D0F"/>
    <w:rsid w:val="00BE00C5"/>
    <w:rsid w:val="00BE232A"/>
    <w:rsid w:val="00BE7ABF"/>
    <w:rsid w:val="00C01B6D"/>
    <w:rsid w:val="00C01C9E"/>
    <w:rsid w:val="00C04060"/>
    <w:rsid w:val="00C10E3F"/>
    <w:rsid w:val="00C115D4"/>
    <w:rsid w:val="00C12A82"/>
    <w:rsid w:val="00C155C7"/>
    <w:rsid w:val="00C2197F"/>
    <w:rsid w:val="00C239A9"/>
    <w:rsid w:val="00C246A8"/>
    <w:rsid w:val="00C24817"/>
    <w:rsid w:val="00C24838"/>
    <w:rsid w:val="00C31D3B"/>
    <w:rsid w:val="00C31E77"/>
    <w:rsid w:val="00C373B8"/>
    <w:rsid w:val="00C42831"/>
    <w:rsid w:val="00C44277"/>
    <w:rsid w:val="00C45B98"/>
    <w:rsid w:val="00C45E89"/>
    <w:rsid w:val="00C47D14"/>
    <w:rsid w:val="00C52540"/>
    <w:rsid w:val="00C61EE0"/>
    <w:rsid w:val="00C628C3"/>
    <w:rsid w:val="00C70C30"/>
    <w:rsid w:val="00C73052"/>
    <w:rsid w:val="00C73F00"/>
    <w:rsid w:val="00C742F6"/>
    <w:rsid w:val="00C756DB"/>
    <w:rsid w:val="00C776C3"/>
    <w:rsid w:val="00C8228D"/>
    <w:rsid w:val="00CB720C"/>
    <w:rsid w:val="00CC5FAD"/>
    <w:rsid w:val="00CC6EF6"/>
    <w:rsid w:val="00CD086D"/>
    <w:rsid w:val="00CD2EE7"/>
    <w:rsid w:val="00CD2FFB"/>
    <w:rsid w:val="00CD3FAF"/>
    <w:rsid w:val="00CD6C1A"/>
    <w:rsid w:val="00CE1605"/>
    <w:rsid w:val="00CE453B"/>
    <w:rsid w:val="00CE4DB3"/>
    <w:rsid w:val="00CE7F62"/>
    <w:rsid w:val="00CF163B"/>
    <w:rsid w:val="00CF5B33"/>
    <w:rsid w:val="00CF6F8C"/>
    <w:rsid w:val="00D00185"/>
    <w:rsid w:val="00D016CA"/>
    <w:rsid w:val="00D01CF9"/>
    <w:rsid w:val="00D075E5"/>
    <w:rsid w:val="00D13816"/>
    <w:rsid w:val="00D139A3"/>
    <w:rsid w:val="00D20174"/>
    <w:rsid w:val="00D22E45"/>
    <w:rsid w:val="00D253E1"/>
    <w:rsid w:val="00D35130"/>
    <w:rsid w:val="00D36276"/>
    <w:rsid w:val="00D42735"/>
    <w:rsid w:val="00D43CA2"/>
    <w:rsid w:val="00D458E9"/>
    <w:rsid w:val="00D56A36"/>
    <w:rsid w:val="00D57EE2"/>
    <w:rsid w:val="00D60D95"/>
    <w:rsid w:val="00D617A9"/>
    <w:rsid w:val="00D6186B"/>
    <w:rsid w:val="00D6488E"/>
    <w:rsid w:val="00D64F1E"/>
    <w:rsid w:val="00D653A5"/>
    <w:rsid w:val="00D6786F"/>
    <w:rsid w:val="00D76468"/>
    <w:rsid w:val="00D84853"/>
    <w:rsid w:val="00D95AEB"/>
    <w:rsid w:val="00DA167E"/>
    <w:rsid w:val="00DA4241"/>
    <w:rsid w:val="00DA498E"/>
    <w:rsid w:val="00DA6325"/>
    <w:rsid w:val="00DA6815"/>
    <w:rsid w:val="00DA6D73"/>
    <w:rsid w:val="00DA7EED"/>
    <w:rsid w:val="00DB7659"/>
    <w:rsid w:val="00DC35F3"/>
    <w:rsid w:val="00DD316A"/>
    <w:rsid w:val="00DE16E0"/>
    <w:rsid w:val="00DE1701"/>
    <w:rsid w:val="00DE19CE"/>
    <w:rsid w:val="00DE3912"/>
    <w:rsid w:val="00DE7826"/>
    <w:rsid w:val="00DF1595"/>
    <w:rsid w:val="00DF2435"/>
    <w:rsid w:val="00DF761C"/>
    <w:rsid w:val="00E071A1"/>
    <w:rsid w:val="00E118D9"/>
    <w:rsid w:val="00E12DC2"/>
    <w:rsid w:val="00E25A81"/>
    <w:rsid w:val="00E276ED"/>
    <w:rsid w:val="00E31081"/>
    <w:rsid w:val="00E32BBB"/>
    <w:rsid w:val="00E41276"/>
    <w:rsid w:val="00E42F13"/>
    <w:rsid w:val="00E453A0"/>
    <w:rsid w:val="00E51D1E"/>
    <w:rsid w:val="00E54D40"/>
    <w:rsid w:val="00E56416"/>
    <w:rsid w:val="00E66E24"/>
    <w:rsid w:val="00E71A52"/>
    <w:rsid w:val="00E723DD"/>
    <w:rsid w:val="00E72D0B"/>
    <w:rsid w:val="00E756EB"/>
    <w:rsid w:val="00E868CE"/>
    <w:rsid w:val="00E87339"/>
    <w:rsid w:val="00E9236E"/>
    <w:rsid w:val="00E93F54"/>
    <w:rsid w:val="00E96668"/>
    <w:rsid w:val="00EA1A86"/>
    <w:rsid w:val="00EB0E79"/>
    <w:rsid w:val="00EB6231"/>
    <w:rsid w:val="00EC5808"/>
    <w:rsid w:val="00ED121B"/>
    <w:rsid w:val="00ED62B9"/>
    <w:rsid w:val="00EE777F"/>
    <w:rsid w:val="00EF0979"/>
    <w:rsid w:val="00EF53DA"/>
    <w:rsid w:val="00F01C21"/>
    <w:rsid w:val="00F027E8"/>
    <w:rsid w:val="00F06571"/>
    <w:rsid w:val="00F07D57"/>
    <w:rsid w:val="00F12DCA"/>
    <w:rsid w:val="00F16F4B"/>
    <w:rsid w:val="00F23BE0"/>
    <w:rsid w:val="00F26BFC"/>
    <w:rsid w:val="00F3225B"/>
    <w:rsid w:val="00F327D1"/>
    <w:rsid w:val="00F329B6"/>
    <w:rsid w:val="00F34700"/>
    <w:rsid w:val="00F357B4"/>
    <w:rsid w:val="00F37AB2"/>
    <w:rsid w:val="00F47973"/>
    <w:rsid w:val="00F52527"/>
    <w:rsid w:val="00F60D95"/>
    <w:rsid w:val="00F64E83"/>
    <w:rsid w:val="00F664C9"/>
    <w:rsid w:val="00F746E1"/>
    <w:rsid w:val="00F818B3"/>
    <w:rsid w:val="00F85966"/>
    <w:rsid w:val="00F87543"/>
    <w:rsid w:val="00F96009"/>
    <w:rsid w:val="00FA3B8A"/>
    <w:rsid w:val="00FA3CCD"/>
    <w:rsid w:val="00FB09C5"/>
    <w:rsid w:val="00FB3EF6"/>
    <w:rsid w:val="00FB5C8F"/>
    <w:rsid w:val="00FC35BB"/>
    <w:rsid w:val="00FC40C6"/>
    <w:rsid w:val="00FC63EF"/>
    <w:rsid w:val="00FD0CA2"/>
    <w:rsid w:val="00FD26B5"/>
    <w:rsid w:val="00FD2F29"/>
    <w:rsid w:val="00FD3E28"/>
    <w:rsid w:val="00FD4421"/>
    <w:rsid w:val="00FE0969"/>
    <w:rsid w:val="00FE0F15"/>
    <w:rsid w:val="00FE13DC"/>
    <w:rsid w:val="00FE67CE"/>
    <w:rsid w:val="00FF0FDB"/>
    <w:rsid w:val="00FF5B61"/>
    <w:rsid w:val="00FF7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5CD"/>
    <w:rPr>
      <w:sz w:val="24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204E3"/>
    <w:pPr>
      <w:keepNext/>
      <w:bidi/>
      <w:outlineLvl w:val="2"/>
    </w:pPr>
    <w:rPr>
      <w:b/>
      <w:bCs/>
      <w:lang w:val="en-US"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204E3"/>
    <w:pPr>
      <w:keepNext/>
      <w:framePr w:hSpace="180" w:wrap="auto" w:vAnchor="text" w:hAnchor="text" w:xAlign="center" w:y="1"/>
      <w:bidi/>
      <w:jc w:val="center"/>
      <w:outlineLvl w:val="3"/>
    </w:pPr>
    <w:rPr>
      <w:sz w:val="28"/>
      <w:szCs w:val="28"/>
      <w:lang w:val="en-US"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204E3"/>
    <w:pPr>
      <w:keepNext/>
      <w:framePr w:hSpace="180" w:wrap="auto" w:vAnchor="text" w:hAnchor="text" w:xAlign="center" w:y="1"/>
      <w:bidi/>
      <w:outlineLvl w:val="4"/>
    </w:pPr>
    <w:rPr>
      <w:b/>
      <w:bCs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C000AE"/>
    <w:rPr>
      <w:rFonts w:asciiTheme="majorHAnsi" w:eastAsiaTheme="majorEastAsia" w:hAnsiTheme="majorHAnsi" w:cstheme="majorBidi"/>
      <w:b/>
      <w:bCs/>
      <w:sz w:val="26"/>
      <w:szCs w:val="26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0AE"/>
    <w:rPr>
      <w:rFonts w:asciiTheme="minorHAnsi" w:eastAsiaTheme="minorEastAsia" w:hAnsiTheme="minorHAnsi" w:cstheme="minorBidi"/>
      <w:b/>
      <w:bCs/>
      <w:sz w:val="28"/>
      <w:szCs w:val="28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0AE"/>
    <w:rPr>
      <w:rFonts w:asciiTheme="minorHAnsi" w:eastAsiaTheme="minorEastAsia" w:hAnsiTheme="minorHAnsi" w:cstheme="minorBidi"/>
      <w:b/>
      <w:bCs/>
      <w:i/>
      <w:iCs/>
      <w:sz w:val="26"/>
      <w:szCs w:val="26"/>
      <w:lang w:val="en-GB" w:eastAsia="zh-CN"/>
    </w:rPr>
  </w:style>
  <w:style w:type="table" w:styleId="TableGrid">
    <w:name w:val="Table Grid"/>
    <w:basedOn w:val="TableNormal"/>
    <w:uiPriority w:val="99"/>
    <w:rsid w:val="00503D3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A3CC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57D66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57D66"/>
    <w:rPr>
      <w:rFonts w:ascii="Tahoma" w:hAnsi="Tahoma"/>
      <w:sz w:val="16"/>
      <w:lang w:eastAsia="zh-CN"/>
    </w:rPr>
  </w:style>
  <w:style w:type="paragraph" w:styleId="Header">
    <w:name w:val="header"/>
    <w:basedOn w:val="Normal"/>
    <w:link w:val="HeaderChar"/>
    <w:uiPriority w:val="99"/>
    <w:rsid w:val="00332C07"/>
    <w:pPr>
      <w:tabs>
        <w:tab w:val="center" w:pos="4153"/>
        <w:tab w:val="right" w:pos="8306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32C07"/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rsid w:val="00332C07"/>
    <w:pPr>
      <w:tabs>
        <w:tab w:val="center" w:pos="4153"/>
        <w:tab w:val="right" w:pos="8306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32C07"/>
    <w:rPr>
      <w:sz w:val="24"/>
      <w:lang w:eastAsia="zh-CN"/>
    </w:rPr>
  </w:style>
  <w:style w:type="table" w:styleId="TableClassic2">
    <w:name w:val="Table Classic 2"/>
    <w:basedOn w:val="TableNormal"/>
    <w:uiPriority w:val="99"/>
    <w:rsid w:val="0038168A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rsid w:val="005C47B0"/>
    <w:pPr>
      <w:spacing w:before="100" w:beforeAutospacing="1" w:after="100" w:afterAutospacing="1"/>
    </w:pPr>
    <w:rPr>
      <w:rFonts w:eastAsia="Malgun Gothic"/>
      <w:lang w:val="en-US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4</Pages>
  <Words>545</Words>
  <Characters>3108</Characters>
  <Application>Microsoft Office Outlook</Application>
  <DocSecurity>0</DocSecurity>
  <Lines>0</Lines>
  <Paragraphs>0</Paragraphs>
  <ScaleCrop>false</ScaleCrop>
  <Company>IEC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العلامة : 20 علامة</dc:title>
  <dc:subject/>
  <dc:creator>Girls School</dc:creator>
  <cp:keywords/>
  <dc:description/>
  <cp:lastModifiedBy>ssh1982</cp:lastModifiedBy>
  <cp:revision>14</cp:revision>
  <cp:lastPrinted>2014-09-10T08:33:00Z</cp:lastPrinted>
  <dcterms:created xsi:type="dcterms:W3CDTF">2015-04-11T10:24:00Z</dcterms:created>
  <dcterms:modified xsi:type="dcterms:W3CDTF">2015-05-04T18:40:00Z</dcterms:modified>
</cp:coreProperties>
</file>